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C5181" w14:textId="5DA14F6A" w:rsidR="00535D85" w:rsidRDefault="00535D85" w:rsidP="00535D8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t>R3-24</w:t>
      </w:r>
      <w:r w:rsidR="00CD3EAC">
        <w:rPr>
          <w:b/>
          <w:i/>
          <w:noProof/>
          <w:sz w:val="28"/>
        </w:rPr>
        <w:t>0595</w:t>
      </w:r>
    </w:p>
    <w:p w14:paraId="4DFFA2F9" w14:textId="77777777" w:rsidR="00535D85" w:rsidRDefault="00535D85" w:rsidP="00535D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D85" w14:paraId="439BB7C4" w14:textId="77777777" w:rsidTr="00B43C83">
        <w:tc>
          <w:tcPr>
            <w:tcW w:w="9641" w:type="dxa"/>
            <w:gridSpan w:val="9"/>
            <w:tcBorders>
              <w:top w:val="single" w:sz="4" w:space="0" w:color="auto"/>
              <w:left w:val="single" w:sz="4" w:space="0" w:color="auto"/>
              <w:right w:val="single" w:sz="4" w:space="0" w:color="auto"/>
            </w:tcBorders>
          </w:tcPr>
          <w:p w14:paraId="631BFBE7" w14:textId="77777777" w:rsidR="00535D85" w:rsidRDefault="00535D85" w:rsidP="00B43C83">
            <w:pPr>
              <w:pStyle w:val="CRCoverPage"/>
              <w:spacing w:after="0"/>
              <w:jc w:val="right"/>
              <w:rPr>
                <w:i/>
                <w:noProof/>
              </w:rPr>
            </w:pPr>
            <w:r>
              <w:rPr>
                <w:i/>
                <w:noProof/>
                <w:sz w:val="14"/>
              </w:rPr>
              <w:t>CR-Form-v12.2</w:t>
            </w:r>
          </w:p>
        </w:tc>
      </w:tr>
      <w:tr w:rsidR="00535D85" w14:paraId="52559A60" w14:textId="77777777" w:rsidTr="00B43C83">
        <w:tc>
          <w:tcPr>
            <w:tcW w:w="9641" w:type="dxa"/>
            <w:gridSpan w:val="9"/>
            <w:tcBorders>
              <w:left w:val="single" w:sz="4" w:space="0" w:color="auto"/>
              <w:right w:val="single" w:sz="4" w:space="0" w:color="auto"/>
            </w:tcBorders>
          </w:tcPr>
          <w:p w14:paraId="47E5B4CB" w14:textId="77777777" w:rsidR="00535D85" w:rsidRDefault="00535D85" w:rsidP="00B43C83">
            <w:pPr>
              <w:pStyle w:val="CRCoverPage"/>
              <w:spacing w:after="0"/>
              <w:jc w:val="center"/>
              <w:rPr>
                <w:noProof/>
              </w:rPr>
            </w:pPr>
            <w:r>
              <w:rPr>
                <w:b/>
                <w:noProof/>
                <w:sz w:val="32"/>
              </w:rPr>
              <w:t>CHANGE REQUEST</w:t>
            </w:r>
          </w:p>
        </w:tc>
      </w:tr>
      <w:tr w:rsidR="00535D85" w14:paraId="3C5E79D8" w14:textId="77777777" w:rsidTr="00B43C83">
        <w:tc>
          <w:tcPr>
            <w:tcW w:w="9641" w:type="dxa"/>
            <w:gridSpan w:val="9"/>
            <w:tcBorders>
              <w:left w:val="single" w:sz="4" w:space="0" w:color="auto"/>
              <w:right w:val="single" w:sz="4" w:space="0" w:color="auto"/>
            </w:tcBorders>
          </w:tcPr>
          <w:p w14:paraId="39102B6B" w14:textId="77777777" w:rsidR="00535D85" w:rsidRDefault="00535D85" w:rsidP="00B43C83">
            <w:pPr>
              <w:pStyle w:val="CRCoverPage"/>
              <w:spacing w:after="0"/>
              <w:rPr>
                <w:noProof/>
                <w:sz w:val="8"/>
                <w:szCs w:val="8"/>
              </w:rPr>
            </w:pPr>
          </w:p>
        </w:tc>
      </w:tr>
      <w:tr w:rsidR="00535D85" w14:paraId="6F5344A7" w14:textId="77777777" w:rsidTr="00B43C83">
        <w:tc>
          <w:tcPr>
            <w:tcW w:w="142" w:type="dxa"/>
            <w:tcBorders>
              <w:left w:val="single" w:sz="4" w:space="0" w:color="auto"/>
            </w:tcBorders>
          </w:tcPr>
          <w:p w14:paraId="0F75225F" w14:textId="77777777" w:rsidR="00535D85" w:rsidRDefault="00535D85" w:rsidP="00B43C83">
            <w:pPr>
              <w:pStyle w:val="CRCoverPage"/>
              <w:spacing w:after="0"/>
              <w:jc w:val="right"/>
              <w:rPr>
                <w:noProof/>
              </w:rPr>
            </w:pPr>
          </w:p>
        </w:tc>
        <w:tc>
          <w:tcPr>
            <w:tcW w:w="1559" w:type="dxa"/>
            <w:shd w:val="pct30" w:color="FFFF00" w:fill="auto"/>
          </w:tcPr>
          <w:p w14:paraId="1BB45441" w14:textId="77777777" w:rsidR="00535D85" w:rsidRPr="00410371" w:rsidRDefault="00535D85" w:rsidP="00B43C83">
            <w:pPr>
              <w:pStyle w:val="CRCoverPage"/>
              <w:spacing w:after="0"/>
              <w:jc w:val="right"/>
              <w:rPr>
                <w:b/>
                <w:noProof/>
                <w:sz w:val="28"/>
              </w:rPr>
            </w:pPr>
            <w:r>
              <w:rPr>
                <w:b/>
                <w:noProof/>
                <w:sz w:val="28"/>
              </w:rPr>
              <w:t>38.473</w:t>
            </w:r>
          </w:p>
        </w:tc>
        <w:tc>
          <w:tcPr>
            <w:tcW w:w="709" w:type="dxa"/>
          </w:tcPr>
          <w:p w14:paraId="70110EDD" w14:textId="77777777" w:rsidR="00535D85" w:rsidRDefault="00535D85" w:rsidP="00B43C83">
            <w:pPr>
              <w:pStyle w:val="CRCoverPage"/>
              <w:spacing w:after="0"/>
              <w:jc w:val="center"/>
              <w:rPr>
                <w:noProof/>
              </w:rPr>
            </w:pPr>
            <w:r>
              <w:rPr>
                <w:b/>
                <w:noProof/>
                <w:sz w:val="28"/>
              </w:rPr>
              <w:t>CR</w:t>
            </w:r>
          </w:p>
        </w:tc>
        <w:tc>
          <w:tcPr>
            <w:tcW w:w="1276" w:type="dxa"/>
            <w:shd w:val="pct30" w:color="FFFF00" w:fill="auto"/>
          </w:tcPr>
          <w:p w14:paraId="5974188A" w14:textId="7856A705" w:rsidR="00535D85" w:rsidRPr="00CD3EAC" w:rsidRDefault="00CD3EAC" w:rsidP="00CD3EAC">
            <w:pPr>
              <w:pStyle w:val="CRCoverPage"/>
              <w:spacing w:after="0"/>
              <w:jc w:val="center"/>
              <w:rPr>
                <w:b/>
                <w:bCs/>
                <w:noProof/>
              </w:rPr>
            </w:pPr>
            <w:r w:rsidRPr="00CD3EAC">
              <w:rPr>
                <w:b/>
                <w:bCs/>
                <w:noProof/>
                <w:sz w:val="28"/>
                <w:szCs w:val="28"/>
              </w:rPr>
              <w:t>1342</w:t>
            </w:r>
          </w:p>
        </w:tc>
        <w:tc>
          <w:tcPr>
            <w:tcW w:w="709" w:type="dxa"/>
          </w:tcPr>
          <w:p w14:paraId="55DE4178" w14:textId="77777777" w:rsidR="00535D85" w:rsidRDefault="00535D85" w:rsidP="00B43C83">
            <w:pPr>
              <w:pStyle w:val="CRCoverPage"/>
              <w:tabs>
                <w:tab w:val="right" w:pos="625"/>
              </w:tabs>
              <w:spacing w:after="0"/>
              <w:jc w:val="center"/>
              <w:rPr>
                <w:noProof/>
              </w:rPr>
            </w:pPr>
            <w:r>
              <w:rPr>
                <w:b/>
                <w:bCs/>
                <w:noProof/>
                <w:sz w:val="28"/>
              </w:rPr>
              <w:t>rev</w:t>
            </w:r>
          </w:p>
        </w:tc>
        <w:tc>
          <w:tcPr>
            <w:tcW w:w="992" w:type="dxa"/>
            <w:shd w:val="pct30" w:color="FFFF00" w:fill="auto"/>
          </w:tcPr>
          <w:p w14:paraId="4A82828B" w14:textId="77777777" w:rsidR="00535D85" w:rsidRPr="00410371" w:rsidRDefault="00535D85" w:rsidP="00B43C83">
            <w:pPr>
              <w:pStyle w:val="CRCoverPage"/>
              <w:spacing w:after="0"/>
              <w:jc w:val="center"/>
              <w:rPr>
                <w:b/>
                <w:noProof/>
              </w:rPr>
            </w:pPr>
            <w:r>
              <w:rPr>
                <w:b/>
                <w:noProof/>
                <w:sz w:val="28"/>
              </w:rPr>
              <w:t>-</w:t>
            </w:r>
          </w:p>
        </w:tc>
        <w:tc>
          <w:tcPr>
            <w:tcW w:w="2410" w:type="dxa"/>
          </w:tcPr>
          <w:p w14:paraId="0BD6E232" w14:textId="77777777" w:rsidR="00535D85" w:rsidRDefault="00535D85" w:rsidP="00B43C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04785" w14:textId="0CE2E7C4" w:rsidR="00535D85" w:rsidRPr="00410371" w:rsidRDefault="00535D85" w:rsidP="00B43C83">
            <w:pPr>
              <w:pStyle w:val="CRCoverPage"/>
              <w:spacing w:after="0"/>
              <w:jc w:val="center"/>
              <w:rPr>
                <w:noProof/>
                <w:sz w:val="28"/>
                <w:lang w:eastAsia="zh-CN"/>
              </w:rPr>
            </w:pPr>
            <w:r w:rsidRPr="007D3BC4">
              <w:rPr>
                <w:b/>
                <w:noProof/>
                <w:sz w:val="28"/>
              </w:rPr>
              <w:t>1</w:t>
            </w:r>
            <w:r>
              <w:rPr>
                <w:b/>
                <w:noProof/>
                <w:sz w:val="28"/>
              </w:rPr>
              <w:t>8</w:t>
            </w:r>
            <w:r w:rsidRPr="007D3BC4">
              <w:rPr>
                <w:b/>
                <w:noProof/>
                <w:sz w:val="28"/>
              </w:rPr>
              <w:t>.</w:t>
            </w:r>
            <w:r>
              <w:rPr>
                <w:b/>
                <w:noProof/>
                <w:sz w:val="28"/>
              </w:rPr>
              <w:t>0</w:t>
            </w:r>
            <w:r w:rsidRPr="007D3BC4">
              <w:rPr>
                <w:b/>
                <w:noProof/>
                <w:sz w:val="28"/>
              </w:rPr>
              <w:t>.0</w:t>
            </w:r>
          </w:p>
        </w:tc>
        <w:tc>
          <w:tcPr>
            <w:tcW w:w="143" w:type="dxa"/>
            <w:tcBorders>
              <w:right w:val="single" w:sz="4" w:space="0" w:color="auto"/>
            </w:tcBorders>
          </w:tcPr>
          <w:p w14:paraId="7EB48B5C" w14:textId="77777777" w:rsidR="00535D85" w:rsidRDefault="00535D85" w:rsidP="00B43C83">
            <w:pPr>
              <w:pStyle w:val="CRCoverPage"/>
              <w:spacing w:after="0"/>
              <w:rPr>
                <w:noProof/>
              </w:rPr>
            </w:pPr>
          </w:p>
        </w:tc>
      </w:tr>
      <w:tr w:rsidR="00535D85" w14:paraId="35A8861C" w14:textId="77777777" w:rsidTr="00B43C83">
        <w:tc>
          <w:tcPr>
            <w:tcW w:w="9641" w:type="dxa"/>
            <w:gridSpan w:val="9"/>
            <w:tcBorders>
              <w:left w:val="single" w:sz="4" w:space="0" w:color="auto"/>
              <w:right w:val="single" w:sz="4" w:space="0" w:color="auto"/>
            </w:tcBorders>
          </w:tcPr>
          <w:p w14:paraId="687D9ACD" w14:textId="77777777" w:rsidR="00535D85" w:rsidRDefault="00535D85" w:rsidP="00B43C83">
            <w:pPr>
              <w:pStyle w:val="CRCoverPage"/>
              <w:spacing w:after="0"/>
              <w:rPr>
                <w:noProof/>
              </w:rPr>
            </w:pPr>
          </w:p>
        </w:tc>
      </w:tr>
      <w:tr w:rsidR="00535D85" w14:paraId="7F1D6D0F" w14:textId="77777777" w:rsidTr="00B43C83">
        <w:tc>
          <w:tcPr>
            <w:tcW w:w="9641" w:type="dxa"/>
            <w:gridSpan w:val="9"/>
            <w:tcBorders>
              <w:top w:val="single" w:sz="4" w:space="0" w:color="auto"/>
            </w:tcBorders>
          </w:tcPr>
          <w:p w14:paraId="1D2DBFA2" w14:textId="77777777" w:rsidR="00535D85" w:rsidRPr="00F25D98" w:rsidRDefault="00535D85" w:rsidP="00B43C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35D85" w14:paraId="0D38B4DF" w14:textId="77777777" w:rsidTr="00B43C83">
        <w:tc>
          <w:tcPr>
            <w:tcW w:w="9641" w:type="dxa"/>
            <w:gridSpan w:val="9"/>
          </w:tcPr>
          <w:p w14:paraId="26EDD608" w14:textId="77777777" w:rsidR="00535D85" w:rsidRDefault="00535D85" w:rsidP="00B43C83">
            <w:pPr>
              <w:pStyle w:val="CRCoverPage"/>
              <w:spacing w:after="0"/>
              <w:rPr>
                <w:noProof/>
                <w:sz w:val="8"/>
                <w:szCs w:val="8"/>
              </w:rPr>
            </w:pPr>
          </w:p>
        </w:tc>
      </w:tr>
    </w:tbl>
    <w:p w14:paraId="537F78D2" w14:textId="77777777" w:rsidR="00535D85" w:rsidRPr="00AB2257" w:rsidRDefault="00535D85" w:rsidP="00535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D85" w14:paraId="392A5D0E" w14:textId="77777777" w:rsidTr="00B43C83">
        <w:tc>
          <w:tcPr>
            <w:tcW w:w="2835" w:type="dxa"/>
          </w:tcPr>
          <w:p w14:paraId="5C4AF7C3" w14:textId="77777777" w:rsidR="00535D85" w:rsidRDefault="00535D85" w:rsidP="00B43C83">
            <w:pPr>
              <w:pStyle w:val="CRCoverPage"/>
              <w:tabs>
                <w:tab w:val="right" w:pos="2751"/>
              </w:tabs>
              <w:spacing w:after="0"/>
              <w:rPr>
                <w:b/>
                <w:i/>
                <w:noProof/>
              </w:rPr>
            </w:pPr>
            <w:r>
              <w:rPr>
                <w:b/>
                <w:i/>
                <w:noProof/>
              </w:rPr>
              <w:t>Proposed change affects:</w:t>
            </w:r>
          </w:p>
        </w:tc>
        <w:tc>
          <w:tcPr>
            <w:tcW w:w="1418" w:type="dxa"/>
          </w:tcPr>
          <w:p w14:paraId="430FEE1F" w14:textId="77777777" w:rsidR="00535D85" w:rsidRDefault="00535D85" w:rsidP="00B43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F05E2" w14:textId="77777777" w:rsidR="00535D85" w:rsidRDefault="00535D85" w:rsidP="00B43C83">
            <w:pPr>
              <w:pStyle w:val="CRCoverPage"/>
              <w:spacing w:after="0"/>
              <w:jc w:val="center"/>
              <w:rPr>
                <w:b/>
                <w:caps/>
                <w:noProof/>
              </w:rPr>
            </w:pPr>
          </w:p>
        </w:tc>
        <w:tc>
          <w:tcPr>
            <w:tcW w:w="709" w:type="dxa"/>
            <w:tcBorders>
              <w:left w:val="single" w:sz="4" w:space="0" w:color="auto"/>
            </w:tcBorders>
          </w:tcPr>
          <w:p w14:paraId="08019B27" w14:textId="77777777" w:rsidR="00535D85" w:rsidRDefault="00535D85" w:rsidP="00B43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A9D7CC" w14:textId="77777777" w:rsidR="00535D85" w:rsidRDefault="00535D85" w:rsidP="00B43C83">
            <w:pPr>
              <w:pStyle w:val="CRCoverPage"/>
              <w:spacing w:after="0"/>
              <w:jc w:val="center"/>
              <w:rPr>
                <w:b/>
                <w:caps/>
                <w:noProof/>
                <w:lang w:eastAsia="zh-CN"/>
              </w:rPr>
            </w:pPr>
          </w:p>
        </w:tc>
        <w:tc>
          <w:tcPr>
            <w:tcW w:w="2126" w:type="dxa"/>
          </w:tcPr>
          <w:p w14:paraId="4EC88287" w14:textId="77777777" w:rsidR="00535D85" w:rsidRDefault="00535D85" w:rsidP="00B43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45193" w14:textId="77777777" w:rsidR="00535D85" w:rsidRDefault="00535D85" w:rsidP="00B43C83">
            <w:pPr>
              <w:pStyle w:val="CRCoverPage"/>
              <w:spacing w:after="0"/>
              <w:jc w:val="center"/>
              <w:rPr>
                <w:b/>
                <w:caps/>
                <w:noProof/>
                <w:lang w:eastAsia="zh-CN"/>
              </w:rPr>
            </w:pPr>
            <w:r>
              <w:rPr>
                <w:b/>
                <w:caps/>
                <w:noProof/>
                <w:lang w:eastAsia="zh-CN"/>
              </w:rPr>
              <w:t>X</w:t>
            </w:r>
          </w:p>
        </w:tc>
        <w:tc>
          <w:tcPr>
            <w:tcW w:w="1418" w:type="dxa"/>
            <w:tcBorders>
              <w:left w:val="nil"/>
            </w:tcBorders>
          </w:tcPr>
          <w:p w14:paraId="40FA811E" w14:textId="77777777" w:rsidR="00535D85" w:rsidRDefault="00535D85" w:rsidP="00B43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83A88" w14:textId="77777777" w:rsidR="00535D85" w:rsidRDefault="00535D85" w:rsidP="00B43C83">
            <w:pPr>
              <w:pStyle w:val="CRCoverPage"/>
              <w:spacing w:after="0"/>
              <w:jc w:val="center"/>
              <w:rPr>
                <w:b/>
                <w:bCs/>
                <w:caps/>
                <w:noProof/>
              </w:rPr>
            </w:pPr>
          </w:p>
        </w:tc>
      </w:tr>
    </w:tbl>
    <w:p w14:paraId="2940C046" w14:textId="77777777" w:rsidR="00535D85" w:rsidRDefault="00535D85" w:rsidP="00535D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D85" w14:paraId="572D109D" w14:textId="77777777" w:rsidTr="00B43C83">
        <w:tc>
          <w:tcPr>
            <w:tcW w:w="9640" w:type="dxa"/>
            <w:gridSpan w:val="11"/>
          </w:tcPr>
          <w:p w14:paraId="341CFD45" w14:textId="77777777" w:rsidR="00535D85" w:rsidRDefault="00535D85" w:rsidP="00B43C83">
            <w:pPr>
              <w:pStyle w:val="CRCoverPage"/>
              <w:spacing w:after="0"/>
              <w:rPr>
                <w:noProof/>
                <w:sz w:val="8"/>
                <w:szCs w:val="8"/>
              </w:rPr>
            </w:pPr>
          </w:p>
        </w:tc>
      </w:tr>
      <w:tr w:rsidR="00535D85" w14:paraId="678D2410" w14:textId="77777777" w:rsidTr="00B43C83">
        <w:tc>
          <w:tcPr>
            <w:tcW w:w="1843" w:type="dxa"/>
            <w:tcBorders>
              <w:top w:val="single" w:sz="4" w:space="0" w:color="auto"/>
              <w:left w:val="single" w:sz="4" w:space="0" w:color="auto"/>
            </w:tcBorders>
          </w:tcPr>
          <w:p w14:paraId="76E33AFD" w14:textId="77777777" w:rsidR="00535D85" w:rsidRDefault="00535D85" w:rsidP="00B43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AE197" w14:textId="77777777" w:rsidR="00535D85" w:rsidRDefault="00535D85" w:rsidP="00B43C83">
            <w:pPr>
              <w:pStyle w:val="CRCoverPage"/>
              <w:spacing w:after="0"/>
              <w:ind w:left="100"/>
              <w:rPr>
                <w:noProof/>
              </w:rPr>
            </w:pPr>
            <w:r>
              <w:t xml:space="preserve">Correction on </w:t>
            </w:r>
            <w:r w:rsidRPr="00FB45B1">
              <w:t>SRS Resource Set ID</w:t>
            </w:r>
          </w:p>
        </w:tc>
      </w:tr>
      <w:tr w:rsidR="00535D85" w14:paraId="0F0E4CF5" w14:textId="77777777" w:rsidTr="00B43C83">
        <w:tc>
          <w:tcPr>
            <w:tcW w:w="1843" w:type="dxa"/>
            <w:tcBorders>
              <w:left w:val="single" w:sz="4" w:space="0" w:color="auto"/>
            </w:tcBorders>
          </w:tcPr>
          <w:p w14:paraId="2CAD5B39" w14:textId="77777777" w:rsidR="00535D85" w:rsidRDefault="00535D85" w:rsidP="00B43C83">
            <w:pPr>
              <w:pStyle w:val="CRCoverPage"/>
              <w:spacing w:after="0"/>
              <w:rPr>
                <w:b/>
                <w:i/>
                <w:noProof/>
                <w:sz w:val="8"/>
                <w:szCs w:val="8"/>
              </w:rPr>
            </w:pPr>
          </w:p>
        </w:tc>
        <w:tc>
          <w:tcPr>
            <w:tcW w:w="7797" w:type="dxa"/>
            <w:gridSpan w:val="10"/>
            <w:tcBorders>
              <w:right w:val="single" w:sz="4" w:space="0" w:color="auto"/>
            </w:tcBorders>
          </w:tcPr>
          <w:p w14:paraId="11915248" w14:textId="77777777" w:rsidR="00535D85" w:rsidRDefault="00535D85" w:rsidP="00B43C83">
            <w:pPr>
              <w:pStyle w:val="CRCoverPage"/>
              <w:spacing w:after="0"/>
              <w:rPr>
                <w:noProof/>
                <w:sz w:val="8"/>
                <w:szCs w:val="8"/>
              </w:rPr>
            </w:pPr>
          </w:p>
        </w:tc>
      </w:tr>
      <w:tr w:rsidR="00535D85" w14:paraId="561B7029" w14:textId="77777777" w:rsidTr="00B43C83">
        <w:tc>
          <w:tcPr>
            <w:tcW w:w="1843" w:type="dxa"/>
            <w:tcBorders>
              <w:left w:val="single" w:sz="4" w:space="0" w:color="auto"/>
            </w:tcBorders>
          </w:tcPr>
          <w:p w14:paraId="32AAFA58" w14:textId="77777777" w:rsidR="00535D85" w:rsidRDefault="00535D85" w:rsidP="00B43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52C34E" w14:textId="77777777" w:rsidR="00535D85" w:rsidRDefault="00535D85" w:rsidP="00B43C83">
            <w:pPr>
              <w:pStyle w:val="CRCoverPage"/>
              <w:spacing w:after="0"/>
              <w:ind w:left="100"/>
              <w:rPr>
                <w:noProof/>
              </w:rPr>
            </w:pPr>
            <w:r>
              <w:t xml:space="preserve">Ericsson, </w:t>
            </w:r>
            <w:r w:rsidRPr="00657938">
              <w:t>Nokia, Nokia Shanghai Bell</w:t>
            </w:r>
            <w:r>
              <w:t>, Xiaomi</w:t>
            </w:r>
          </w:p>
        </w:tc>
      </w:tr>
      <w:tr w:rsidR="00535D85" w14:paraId="3056F21C" w14:textId="77777777" w:rsidTr="00B43C83">
        <w:tc>
          <w:tcPr>
            <w:tcW w:w="1843" w:type="dxa"/>
            <w:tcBorders>
              <w:left w:val="single" w:sz="4" w:space="0" w:color="auto"/>
            </w:tcBorders>
          </w:tcPr>
          <w:p w14:paraId="75AAB327" w14:textId="77777777" w:rsidR="00535D85" w:rsidRDefault="00535D85" w:rsidP="00B43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7CC57" w14:textId="77777777" w:rsidR="00535D85" w:rsidRDefault="00535D85" w:rsidP="00B43C83">
            <w:pPr>
              <w:pStyle w:val="CRCoverPage"/>
              <w:spacing w:after="0"/>
              <w:ind w:left="100"/>
              <w:rPr>
                <w:noProof/>
              </w:rPr>
            </w:pPr>
            <w:r>
              <w:t>RAN3</w:t>
            </w:r>
          </w:p>
        </w:tc>
      </w:tr>
      <w:tr w:rsidR="00535D85" w14:paraId="575784BC" w14:textId="77777777" w:rsidTr="00B43C83">
        <w:tc>
          <w:tcPr>
            <w:tcW w:w="1843" w:type="dxa"/>
            <w:tcBorders>
              <w:left w:val="single" w:sz="4" w:space="0" w:color="auto"/>
            </w:tcBorders>
          </w:tcPr>
          <w:p w14:paraId="1292E11C" w14:textId="77777777" w:rsidR="00535D85" w:rsidRDefault="00535D85" w:rsidP="00B43C83">
            <w:pPr>
              <w:pStyle w:val="CRCoverPage"/>
              <w:spacing w:after="0"/>
              <w:rPr>
                <w:b/>
                <w:i/>
                <w:noProof/>
                <w:sz w:val="8"/>
                <w:szCs w:val="8"/>
              </w:rPr>
            </w:pPr>
          </w:p>
        </w:tc>
        <w:tc>
          <w:tcPr>
            <w:tcW w:w="7797" w:type="dxa"/>
            <w:gridSpan w:val="10"/>
            <w:tcBorders>
              <w:right w:val="single" w:sz="4" w:space="0" w:color="auto"/>
            </w:tcBorders>
          </w:tcPr>
          <w:p w14:paraId="27D2A6D8" w14:textId="77777777" w:rsidR="00535D85" w:rsidRDefault="00535D85" w:rsidP="00B43C83">
            <w:pPr>
              <w:pStyle w:val="CRCoverPage"/>
              <w:spacing w:after="0"/>
              <w:rPr>
                <w:noProof/>
                <w:sz w:val="8"/>
                <w:szCs w:val="8"/>
              </w:rPr>
            </w:pPr>
          </w:p>
        </w:tc>
      </w:tr>
      <w:tr w:rsidR="00535D85" w14:paraId="72D692CA" w14:textId="77777777" w:rsidTr="00B43C83">
        <w:tc>
          <w:tcPr>
            <w:tcW w:w="1843" w:type="dxa"/>
            <w:tcBorders>
              <w:left w:val="single" w:sz="4" w:space="0" w:color="auto"/>
            </w:tcBorders>
          </w:tcPr>
          <w:p w14:paraId="538BF916" w14:textId="77777777" w:rsidR="00535D85" w:rsidRDefault="00535D85" w:rsidP="00B43C83">
            <w:pPr>
              <w:pStyle w:val="CRCoverPage"/>
              <w:tabs>
                <w:tab w:val="right" w:pos="1759"/>
              </w:tabs>
              <w:spacing w:after="0"/>
              <w:rPr>
                <w:b/>
                <w:i/>
                <w:noProof/>
              </w:rPr>
            </w:pPr>
            <w:r>
              <w:rPr>
                <w:b/>
                <w:i/>
                <w:noProof/>
              </w:rPr>
              <w:t>Work item code:</w:t>
            </w:r>
          </w:p>
        </w:tc>
        <w:tc>
          <w:tcPr>
            <w:tcW w:w="3686" w:type="dxa"/>
            <w:gridSpan w:val="5"/>
            <w:shd w:val="pct30" w:color="FFFF00" w:fill="auto"/>
          </w:tcPr>
          <w:p w14:paraId="3BDFA433" w14:textId="59F6CF82" w:rsidR="00535D85" w:rsidRDefault="006102CB" w:rsidP="00B43C83">
            <w:pPr>
              <w:pStyle w:val="CRCoverPage"/>
              <w:spacing w:after="0"/>
              <w:ind w:left="100"/>
              <w:rPr>
                <w:noProof/>
              </w:rPr>
            </w:pPr>
            <w:proofErr w:type="spellStart"/>
            <w:r>
              <w:t>NR_pos</w:t>
            </w:r>
            <w:proofErr w:type="spellEnd"/>
            <w:r>
              <w:t>-Core</w:t>
            </w:r>
          </w:p>
        </w:tc>
        <w:tc>
          <w:tcPr>
            <w:tcW w:w="567" w:type="dxa"/>
            <w:tcBorders>
              <w:left w:val="nil"/>
            </w:tcBorders>
          </w:tcPr>
          <w:p w14:paraId="0DAAFEE3" w14:textId="77777777" w:rsidR="00535D85" w:rsidRDefault="00535D85" w:rsidP="00B43C83">
            <w:pPr>
              <w:pStyle w:val="CRCoverPage"/>
              <w:spacing w:after="0"/>
              <w:ind w:right="100"/>
              <w:rPr>
                <w:noProof/>
              </w:rPr>
            </w:pPr>
          </w:p>
        </w:tc>
        <w:tc>
          <w:tcPr>
            <w:tcW w:w="1417" w:type="dxa"/>
            <w:gridSpan w:val="3"/>
            <w:tcBorders>
              <w:left w:val="nil"/>
            </w:tcBorders>
          </w:tcPr>
          <w:p w14:paraId="74011371" w14:textId="77777777" w:rsidR="00535D85" w:rsidRDefault="00535D85" w:rsidP="00B43C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53D31B" w14:textId="77777777" w:rsidR="00535D85" w:rsidRDefault="00535D85" w:rsidP="00B43C83">
            <w:pPr>
              <w:pStyle w:val="CRCoverPage"/>
              <w:spacing w:after="0"/>
              <w:ind w:left="100"/>
              <w:rPr>
                <w:noProof/>
              </w:rPr>
            </w:pPr>
            <w:r>
              <w:t>2024-02-26</w:t>
            </w:r>
          </w:p>
        </w:tc>
      </w:tr>
      <w:tr w:rsidR="00535D85" w14:paraId="7BF410FD" w14:textId="77777777" w:rsidTr="00B43C83">
        <w:tc>
          <w:tcPr>
            <w:tcW w:w="1843" w:type="dxa"/>
            <w:tcBorders>
              <w:left w:val="single" w:sz="4" w:space="0" w:color="auto"/>
            </w:tcBorders>
          </w:tcPr>
          <w:p w14:paraId="2CCA4360" w14:textId="77777777" w:rsidR="00535D85" w:rsidRDefault="00535D85" w:rsidP="00B43C83">
            <w:pPr>
              <w:pStyle w:val="CRCoverPage"/>
              <w:spacing w:after="0"/>
              <w:rPr>
                <w:b/>
                <w:i/>
                <w:noProof/>
                <w:sz w:val="8"/>
                <w:szCs w:val="8"/>
              </w:rPr>
            </w:pPr>
          </w:p>
        </w:tc>
        <w:tc>
          <w:tcPr>
            <w:tcW w:w="1986" w:type="dxa"/>
            <w:gridSpan w:val="4"/>
          </w:tcPr>
          <w:p w14:paraId="6687743E" w14:textId="77777777" w:rsidR="00535D85" w:rsidRDefault="00535D85" w:rsidP="00B43C83">
            <w:pPr>
              <w:pStyle w:val="CRCoverPage"/>
              <w:spacing w:after="0"/>
              <w:rPr>
                <w:noProof/>
                <w:sz w:val="8"/>
                <w:szCs w:val="8"/>
              </w:rPr>
            </w:pPr>
          </w:p>
        </w:tc>
        <w:tc>
          <w:tcPr>
            <w:tcW w:w="2267" w:type="dxa"/>
            <w:gridSpan w:val="2"/>
          </w:tcPr>
          <w:p w14:paraId="75835B77" w14:textId="77777777" w:rsidR="00535D85" w:rsidRDefault="00535D85" w:rsidP="00B43C83">
            <w:pPr>
              <w:pStyle w:val="CRCoverPage"/>
              <w:spacing w:after="0"/>
              <w:rPr>
                <w:noProof/>
                <w:sz w:val="8"/>
                <w:szCs w:val="8"/>
              </w:rPr>
            </w:pPr>
          </w:p>
        </w:tc>
        <w:tc>
          <w:tcPr>
            <w:tcW w:w="1417" w:type="dxa"/>
            <w:gridSpan w:val="3"/>
          </w:tcPr>
          <w:p w14:paraId="4B58E87B" w14:textId="77777777" w:rsidR="00535D85" w:rsidRDefault="00535D85" w:rsidP="00B43C83">
            <w:pPr>
              <w:pStyle w:val="CRCoverPage"/>
              <w:spacing w:after="0"/>
              <w:rPr>
                <w:noProof/>
                <w:sz w:val="8"/>
                <w:szCs w:val="8"/>
              </w:rPr>
            </w:pPr>
          </w:p>
        </w:tc>
        <w:tc>
          <w:tcPr>
            <w:tcW w:w="2127" w:type="dxa"/>
            <w:tcBorders>
              <w:right w:val="single" w:sz="4" w:space="0" w:color="auto"/>
            </w:tcBorders>
          </w:tcPr>
          <w:p w14:paraId="2CDB8117" w14:textId="77777777" w:rsidR="00535D85" w:rsidRDefault="00535D85" w:rsidP="00B43C83">
            <w:pPr>
              <w:pStyle w:val="CRCoverPage"/>
              <w:spacing w:after="0"/>
              <w:rPr>
                <w:noProof/>
                <w:sz w:val="8"/>
                <w:szCs w:val="8"/>
              </w:rPr>
            </w:pPr>
          </w:p>
        </w:tc>
      </w:tr>
      <w:tr w:rsidR="00535D85" w14:paraId="7F1CE763" w14:textId="77777777" w:rsidTr="00B43C83">
        <w:trPr>
          <w:cantSplit/>
        </w:trPr>
        <w:tc>
          <w:tcPr>
            <w:tcW w:w="1843" w:type="dxa"/>
            <w:tcBorders>
              <w:left w:val="single" w:sz="4" w:space="0" w:color="auto"/>
            </w:tcBorders>
          </w:tcPr>
          <w:p w14:paraId="5D3CBE9B" w14:textId="77777777" w:rsidR="00535D85" w:rsidRDefault="00535D85" w:rsidP="00B43C83">
            <w:pPr>
              <w:pStyle w:val="CRCoverPage"/>
              <w:tabs>
                <w:tab w:val="right" w:pos="1759"/>
              </w:tabs>
              <w:spacing w:after="0"/>
              <w:rPr>
                <w:b/>
                <w:i/>
                <w:noProof/>
              </w:rPr>
            </w:pPr>
            <w:r>
              <w:rPr>
                <w:b/>
                <w:i/>
                <w:noProof/>
              </w:rPr>
              <w:t>Category:</w:t>
            </w:r>
          </w:p>
        </w:tc>
        <w:tc>
          <w:tcPr>
            <w:tcW w:w="851" w:type="dxa"/>
            <w:shd w:val="pct30" w:color="FFFF00" w:fill="auto"/>
          </w:tcPr>
          <w:p w14:paraId="7E693485" w14:textId="77777777" w:rsidR="00535D85" w:rsidRDefault="00535D85" w:rsidP="00B43C83">
            <w:pPr>
              <w:pStyle w:val="CRCoverPage"/>
              <w:spacing w:after="0"/>
              <w:ind w:left="100" w:right="-609"/>
              <w:rPr>
                <w:b/>
                <w:noProof/>
              </w:rPr>
            </w:pPr>
            <w:r>
              <w:rPr>
                <w:b/>
                <w:noProof/>
              </w:rPr>
              <w:t>A</w:t>
            </w:r>
          </w:p>
        </w:tc>
        <w:tc>
          <w:tcPr>
            <w:tcW w:w="3402" w:type="dxa"/>
            <w:gridSpan w:val="5"/>
            <w:tcBorders>
              <w:left w:val="nil"/>
            </w:tcBorders>
          </w:tcPr>
          <w:p w14:paraId="2510C7F5" w14:textId="77777777" w:rsidR="00535D85" w:rsidRDefault="00535D85" w:rsidP="00B43C83">
            <w:pPr>
              <w:pStyle w:val="CRCoverPage"/>
              <w:spacing w:after="0"/>
              <w:rPr>
                <w:noProof/>
              </w:rPr>
            </w:pPr>
          </w:p>
        </w:tc>
        <w:tc>
          <w:tcPr>
            <w:tcW w:w="1417" w:type="dxa"/>
            <w:gridSpan w:val="3"/>
            <w:tcBorders>
              <w:left w:val="nil"/>
            </w:tcBorders>
          </w:tcPr>
          <w:p w14:paraId="0FD3BC60" w14:textId="77777777" w:rsidR="00535D85" w:rsidRDefault="00535D85" w:rsidP="00B43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EE7575" w14:textId="33D0ADC1" w:rsidR="00535D85" w:rsidRDefault="00535D85" w:rsidP="00B43C83">
            <w:pPr>
              <w:pStyle w:val="CRCoverPage"/>
              <w:spacing w:after="0"/>
              <w:ind w:left="100"/>
              <w:rPr>
                <w:noProof/>
              </w:rPr>
            </w:pPr>
            <w:r>
              <w:rPr>
                <w:noProof/>
              </w:rPr>
              <w:t>Rel-18</w:t>
            </w:r>
          </w:p>
        </w:tc>
      </w:tr>
      <w:tr w:rsidR="00535D85" w14:paraId="65712A6B" w14:textId="77777777" w:rsidTr="00B43C83">
        <w:tc>
          <w:tcPr>
            <w:tcW w:w="1843" w:type="dxa"/>
            <w:tcBorders>
              <w:left w:val="single" w:sz="4" w:space="0" w:color="auto"/>
              <w:bottom w:val="single" w:sz="4" w:space="0" w:color="auto"/>
            </w:tcBorders>
          </w:tcPr>
          <w:p w14:paraId="12E5B1A9" w14:textId="77777777" w:rsidR="00535D85" w:rsidRDefault="00535D85" w:rsidP="00B43C83">
            <w:pPr>
              <w:pStyle w:val="CRCoverPage"/>
              <w:spacing w:after="0"/>
              <w:rPr>
                <w:b/>
                <w:i/>
                <w:noProof/>
              </w:rPr>
            </w:pPr>
          </w:p>
        </w:tc>
        <w:tc>
          <w:tcPr>
            <w:tcW w:w="4677" w:type="dxa"/>
            <w:gridSpan w:val="8"/>
            <w:tcBorders>
              <w:bottom w:val="single" w:sz="4" w:space="0" w:color="auto"/>
            </w:tcBorders>
          </w:tcPr>
          <w:p w14:paraId="10DD5B11" w14:textId="77777777" w:rsidR="00535D85" w:rsidRDefault="00535D85" w:rsidP="00B43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B5745" w14:textId="77777777" w:rsidR="00535D85" w:rsidRDefault="00535D85" w:rsidP="00B43C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FBF78" w14:textId="77777777" w:rsidR="00535D85" w:rsidRPr="007C2097" w:rsidRDefault="00535D85" w:rsidP="00B43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5D85" w14:paraId="143877DB" w14:textId="77777777" w:rsidTr="00B43C83">
        <w:tc>
          <w:tcPr>
            <w:tcW w:w="1843" w:type="dxa"/>
          </w:tcPr>
          <w:p w14:paraId="4175442E" w14:textId="77777777" w:rsidR="00535D85" w:rsidRDefault="00535D85" w:rsidP="00B43C83">
            <w:pPr>
              <w:pStyle w:val="CRCoverPage"/>
              <w:spacing w:after="0"/>
              <w:rPr>
                <w:b/>
                <w:i/>
                <w:noProof/>
                <w:sz w:val="8"/>
                <w:szCs w:val="8"/>
              </w:rPr>
            </w:pPr>
          </w:p>
        </w:tc>
        <w:tc>
          <w:tcPr>
            <w:tcW w:w="7797" w:type="dxa"/>
            <w:gridSpan w:val="10"/>
          </w:tcPr>
          <w:p w14:paraId="4AC57579" w14:textId="77777777" w:rsidR="00535D85" w:rsidRDefault="00535D85" w:rsidP="00B43C83">
            <w:pPr>
              <w:pStyle w:val="CRCoverPage"/>
              <w:spacing w:after="0"/>
              <w:rPr>
                <w:noProof/>
                <w:sz w:val="8"/>
                <w:szCs w:val="8"/>
              </w:rPr>
            </w:pPr>
          </w:p>
        </w:tc>
      </w:tr>
      <w:tr w:rsidR="00535D85" w14:paraId="608D6F02" w14:textId="77777777" w:rsidTr="00B43C83">
        <w:tc>
          <w:tcPr>
            <w:tcW w:w="2694" w:type="dxa"/>
            <w:gridSpan w:val="2"/>
            <w:tcBorders>
              <w:top w:val="single" w:sz="4" w:space="0" w:color="auto"/>
              <w:left w:val="single" w:sz="4" w:space="0" w:color="auto"/>
            </w:tcBorders>
          </w:tcPr>
          <w:p w14:paraId="555AB851" w14:textId="77777777" w:rsidR="00535D85" w:rsidRDefault="00535D85" w:rsidP="00B4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DD844" w14:textId="77777777" w:rsidR="00535D85" w:rsidRDefault="00535D85" w:rsidP="00B43C83">
            <w:pPr>
              <w:pStyle w:val="CRCoverPage"/>
              <w:spacing w:after="0"/>
              <w:rPr>
                <w:noProof/>
                <w:lang w:eastAsia="zh-CN"/>
              </w:rPr>
            </w:pPr>
            <w:r>
              <w:rPr>
                <w:noProof/>
                <w:lang w:eastAsia="zh-CN"/>
              </w:rPr>
              <w:t xml:space="preserve">In section </w:t>
            </w:r>
            <w:r w:rsidRPr="00F420C7">
              <w:rPr>
                <w:noProof/>
                <w:lang w:eastAsia="zh-CN"/>
              </w:rPr>
              <w:t>9.3.1.180</w:t>
            </w:r>
            <w:r>
              <w:rPr>
                <w:noProof/>
                <w:lang w:eastAsia="zh-CN"/>
              </w:rPr>
              <w:t xml:space="preserve">, the </w:t>
            </w:r>
            <w:r w:rsidRPr="00F420C7">
              <w:rPr>
                <w:i/>
                <w:iCs/>
                <w:noProof/>
                <w:lang w:eastAsia="zh-CN"/>
              </w:rPr>
              <w:t>SRS Resource Set ID</w:t>
            </w:r>
            <w:r>
              <w:rPr>
                <w:noProof/>
                <w:lang w:eastAsia="zh-CN"/>
              </w:rPr>
              <w:t xml:space="preserve"> IE is defined with a value range of INTEGER (0..15). This follows RRC definition:</w:t>
            </w:r>
          </w:p>
          <w:p w14:paraId="6F3E5E33" w14:textId="77777777" w:rsidR="00535D85" w:rsidRDefault="00535D85" w:rsidP="00B43C83">
            <w:pPr>
              <w:rPr>
                <w:rFonts w:eastAsiaTheme="minorHAnsi"/>
                <w:lang w:eastAsia="en-GB"/>
              </w:rPr>
            </w:pPr>
            <w:r>
              <w:rPr>
                <w:noProof/>
              </w:rPr>
              <w:drawing>
                <wp:inline distT="0" distB="0" distL="0" distR="0" wp14:anchorId="1A7EFCA1" wp14:editId="11E095A2">
                  <wp:extent cx="4357370" cy="2679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357370" cy="267970"/>
                          </a:xfrm>
                          <a:prstGeom prst="rect">
                            <a:avLst/>
                          </a:prstGeom>
                          <a:noFill/>
                          <a:ln>
                            <a:noFill/>
                          </a:ln>
                        </pic:spPr>
                      </pic:pic>
                    </a:graphicData>
                  </a:graphic>
                </wp:inline>
              </w:drawing>
            </w:r>
          </w:p>
          <w:p w14:paraId="46B0BEE4" w14:textId="77777777" w:rsidR="00535D85" w:rsidRDefault="00535D85" w:rsidP="00B43C83">
            <w:pPr>
              <w:pStyle w:val="CRCoverPage"/>
              <w:spacing w:after="0"/>
              <w:rPr>
                <w:noProof/>
                <w:lang w:eastAsia="zh-CN"/>
              </w:rPr>
            </w:pPr>
            <w:r>
              <w:rPr>
                <w:noProof/>
                <w:lang w:eastAsia="zh-CN"/>
              </w:rPr>
              <w:t xml:space="preserve">Where maxNrofSRS-ResourceSets-1 INTEGER ::= 15 </w:t>
            </w:r>
          </w:p>
          <w:p w14:paraId="05980E1E" w14:textId="77777777" w:rsidR="00535D85" w:rsidRDefault="00535D85" w:rsidP="00B43C83">
            <w:pPr>
              <w:pStyle w:val="CRCoverPage"/>
              <w:spacing w:after="0"/>
              <w:rPr>
                <w:noProof/>
                <w:lang w:eastAsia="zh-CN"/>
              </w:rPr>
            </w:pPr>
          </w:p>
          <w:p w14:paraId="35624DD8" w14:textId="77777777" w:rsidR="00535D85" w:rsidRDefault="00535D85" w:rsidP="00B43C83">
            <w:pPr>
              <w:pStyle w:val="CRCoverPage"/>
              <w:spacing w:after="0"/>
              <w:rPr>
                <w:noProof/>
                <w:lang w:eastAsia="zh-CN"/>
              </w:rPr>
            </w:pPr>
            <w:r>
              <w:rPr>
                <w:noProof/>
                <w:lang w:eastAsia="zh-CN"/>
              </w:rPr>
              <w:t>However, in ASN.1, the IE is defined with extension:</w:t>
            </w:r>
          </w:p>
          <w:p w14:paraId="1751331C" w14:textId="77777777" w:rsidR="00535D85" w:rsidRPr="00F420C7" w:rsidRDefault="00535D85" w:rsidP="00535D85">
            <w:pPr>
              <w:pStyle w:val="CRCoverPage"/>
              <w:numPr>
                <w:ilvl w:val="0"/>
                <w:numId w:val="38"/>
              </w:numPr>
              <w:spacing w:after="0"/>
              <w:rPr>
                <w:noProof/>
                <w:lang w:eastAsia="zh-CN"/>
              </w:rPr>
            </w:pPr>
            <w:r>
              <w:rPr>
                <w:noProof/>
                <w:lang w:eastAsia="zh-CN"/>
              </w:rPr>
              <w:t>SRSResourceSetID ::= INTEGER (0..15</w:t>
            </w:r>
            <w:r w:rsidRPr="00F420C7">
              <w:rPr>
                <w:noProof/>
                <w:color w:val="FF0000"/>
                <w:lang w:eastAsia="zh-CN"/>
              </w:rPr>
              <w:t>, ...)</w:t>
            </w:r>
          </w:p>
          <w:p w14:paraId="21227245" w14:textId="77777777" w:rsidR="00535D85" w:rsidRDefault="00535D85" w:rsidP="00B43C83">
            <w:pPr>
              <w:pStyle w:val="CRCoverPage"/>
              <w:spacing w:after="0"/>
              <w:rPr>
                <w:lang w:val="en-US"/>
              </w:rPr>
            </w:pPr>
          </w:p>
          <w:p w14:paraId="41868447" w14:textId="77777777" w:rsidR="00535D85" w:rsidRDefault="00535D85" w:rsidP="00B43C83">
            <w:pPr>
              <w:pStyle w:val="CRCoverPage"/>
              <w:spacing w:after="0"/>
              <w:rPr>
                <w:noProof/>
                <w:lang w:eastAsia="zh-CN"/>
              </w:rPr>
            </w:pPr>
            <w:r>
              <w:rPr>
                <w:lang w:val="en-US"/>
              </w:rPr>
              <w:t>In this case, we have discrepancy, because the SRS Resource Set ID is not extensible in RRC. </w:t>
            </w:r>
          </w:p>
        </w:tc>
      </w:tr>
      <w:tr w:rsidR="00535D85" w14:paraId="06CE0CAC" w14:textId="77777777" w:rsidTr="00B43C83">
        <w:tc>
          <w:tcPr>
            <w:tcW w:w="2694" w:type="dxa"/>
            <w:gridSpan w:val="2"/>
            <w:tcBorders>
              <w:left w:val="single" w:sz="4" w:space="0" w:color="auto"/>
            </w:tcBorders>
          </w:tcPr>
          <w:p w14:paraId="2CE88A0D" w14:textId="77777777" w:rsidR="00535D85" w:rsidRDefault="00535D85" w:rsidP="00B43C83">
            <w:pPr>
              <w:pStyle w:val="CRCoverPage"/>
              <w:spacing w:after="0"/>
              <w:rPr>
                <w:b/>
                <w:i/>
                <w:noProof/>
                <w:sz w:val="8"/>
                <w:szCs w:val="8"/>
              </w:rPr>
            </w:pPr>
          </w:p>
        </w:tc>
        <w:tc>
          <w:tcPr>
            <w:tcW w:w="6946" w:type="dxa"/>
            <w:gridSpan w:val="9"/>
            <w:tcBorders>
              <w:right w:val="single" w:sz="4" w:space="0" w:color="auto"/>
            </w:tcBorders>
          </w:tcPr>
          <w:p w14:paraId="7004E4E5" w14:textId="77777777" w:rsidR="00535D85" w:rsidRDefault="00535D85" w:rsidP="00B43C83">
            <w:pPr>
              <w:pStyle w:val="CRCoverPage"/>
              <w:spacing w:after="0"/>
              <w:rPr>
                <w:noProof/>
                <w:sz w:val="8"/>
                <w:szCs w:val="8"/>
              </w:rPr>
            </w:pPr>
          </w:p>
        </w:tc>
      </w:tr>
      <w:tr w:rsidR="00535D85" w14:paraId="31F05E7A" w14:textId="77777777" w:rsidTr="00B43C83">
        <w:tc>
          <w:tcPr>
            <w:tcW w:w="2694" w:type="dxa"/>
            <w:gridSpan w:val="2"/>
            <w:tcBorders>
              <w:left w:val="single" w:sz="4" w:space="0" w:color="auto"/>
            </w:tcBorders>
          </w:tcPr>
          <w:p w14:paraId="29C8D01E" w14:textId="77777777" w:rsidR="00535D85" w:rsidRDefault="00535D85" w:rsidP="00B4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4DA21" w14:textId="77777777" w:rsidR="00535D85" w:rsidRDefault="00535D85" w:rsidP="00B43C83">
            <w:pPr>
              <w:pStyle w:val="CRCoverPage"/>
              <w:spacing w:after="0"/>
              <w:rPr>
                <w:lang w:eastAsia="zh-CN"/>
              </w:rPr>
            </w:pPr>
            <w:r>
              <w:rPr>
                <w:lang w:eastAsia="zh-CN"/>
              </w:rPr>
              <w:t>It is proposed to remove the ellipsis and align the IE value range in ASN.1 with that of tabular and RRC definition.</w:t>
            </w:r>
          </w:p>
          <w:p w14:paraId="4190E58D" w14:textId="77777777" w:rsidR="00535D85" w:rsidRDefault="00535D85" w:rsidP="00B43C83">
            <w:pPr>
              <w:pStyle w:val="CRCoverPage"/>
              <w:spacing w:after="0"/>
              <w:rPr>
                <w:lang w:eastAsia="zh-CN"/>
              </w:rPr>
            </w:pPr>
          </w:p>
          <w:p w14:paraId="6EC32996" w14:textId="77777777" w:rsidR="00535D85" w:rsidRDefault="00535D85" w:rsidP="00B43C83">
            <w:pPr>
              <w:pStyle w:val="CRCoverPage"/>
              <w:spacing w:after="0"/>
              <w:rPr>
                <w:lang w:eastAsia="zh-CN"/>
              </w:rPr>
            </w:pPr>
            <w:r>
              <w:rPr>
                <w:lang w:eastAsia="zh-CN"/>
              </w:rPr>
              <w:t>Impact analysis:</w:t>
            </w:r>
          </w:p>
          <w:p w14:paraId="501F57C0" w14:textId="77777777" w:rsidR="00535D85" w:rsidRDefault="00535D85" w:rsidP="00B43C83">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5D764F1E" w14:textId="77777777" w:rsidR="00535D85" w:rsidRPr="00565958" w:rsidRDefault="00535D85" w:rsidP="00B43C83">
            <w:pPr>
              <w:pStyle w:val="CRCoverPage"/>
              <w:spacing w:after="0"/>
              <w:rPr>
                <w:b/>
                <w:lang w:eastAsia="zh-CN"/>
              </w:rPr>
            </w:pPr>
            <w:r w:rsidRPr="00565958">
              <w:rPr>
                <w:b/>
                <w:lang w:eastAsia="zh-CN"/>
              </w:rPr>
              <w:t>The CR is non-backward compatible.</w:t>
            </w:r>
          </w:p>
          <w:p w14:paraId="1EC62118" w14:textId="77777777" w:rsidR="00535D85" w:rsidRDefault="00535D85" w:rsidP="00B43C83">
            <w:pPr>
              <w:pStyle w:val="CRCoverPage"/>
              <w:spacing w:after="0"/>
              <w:rPr>
                <w:noProof/>
              </w:rPr>
            </w:pPr>
            <w:r>
              <w:rPr>
                <w:lang w:eastAsia="zh-CN"/>
              </w:rPr>
              <w:t xml:space="preserve">This CR does not have impact from protocol point of view. This CR may have an impact from functional point of view due to the value range change of some IEs. The impact can be considered isolated, only impacted the </w:t>
            </w:r>
            <w:proofErr w:type="spellStart"/>
            <w:r>
              <w:rPr>
                <w:lang w:eastAsia="zh-CN"/>
              </w:rPr>
              <w:t>Postioning</w:t>
            </w:r>
            <w:proofErr w:type="spellEnd"/>
            <w:r>
              <w:rPr>
                <w:lang w:eastAsia="zh-CN"/>
              </w:rPr>
              <w:t>.</w:t>
            </w:r>
          </w:p>
        </w:tc>
      </w:tr>
      <w:tr w:rsidR="00535D85" w14:paraId="5DECB33C" w14:textId="77777777" w:rsidTr="00B43C83">
        <w:tc>
          <w:tcPr>
            <w:tcW w:w="2694" w:type="dxa"/>
            <w:gridSpan w:val="2"/>
            <w:tcBorders>
              <w:left w:val="single" w:sz="4" w:space="0" w:color="auto"/>
            </w:tcBorders>
          </w:tcPr>
          <w:p w14:paraId="6D65301B" w14:textId="77777777" w:rsidR="00535D85" w:rsidRDefault="00535D85" w:rsidP="00B43C83">
            <w:pPr>
              <w:pStyle w:val="CRCoverPage"/>
              <w:spacing w:after="0"/>
              <w:rPr>
                <w:b/>
                <w:i/>
                <w:noProof/>
                <w:sz w:val="8"/>
                <w:szCs w:val="8"/>
              </w:rPr>
            </w:pPr>
          </w:p>
        </w:tc>
        <w:tc>
          <w:tcPr>
            <w:tcW w:w="6946" w:type="dxa"/>
            <w:gridSpan w:val="9"/>
            <w:tcBorders>
              <w:right w:val="single" w:sz="4" w:space="0" w:color="auto"/>
            </w:tcBorders>
          </w:tcPr>
          <w:p w14:paraId="5DF36814" w14:textId="77777777" w:rsidR="00535D85" w:rsidRDefault="00535D85" w:rsidP="00B43C83">
            <w:pPr>
              <w:pStyle w:val="CRCoverPage"/>
              <w:spacing w:after="0"/>
              <w:rPr>
                <w:noProof/>
                <w:sz w:val="8"/>
                <w:szCs w:val="8"/>
              </w:rPr>
            </w:pPr>
          </w:p>
        </w:tc>
      </w:tr>
      <w:tr w:rsidR="00535D85" w14:paraId="00414A0B" w14:textId="77777777" w:rsidTr="00B43C83">
        <w:tc>
          <w:tcPr>
            <w:tcW w:w="2694" w:type="dxa"/>
            <w:gridSpan w:val="2"/>
            <w:tcBorders>
              <w:left w:val="single" w:sz="4" w:space="0" w:color="auto"/>
              <w:bottom w:val="single" w:sz="4" w:space="0" w:color="auto"/>
            </w:tcBorders>
          </w:tcPr>
          <w:p w14:paraId="5CA4FB2F" w14:textId="77777777" w:rsidR="00535D85" w:rsidRDefault="00535D85" w:rsidP="00B4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5139D" w14:textId="77777777" w:rsidR="00535D85" w:rsidRDefault="00535D85" w:rsidP="00B43C83">
            <w:pPr>
              <w:pStyle w:val="CRCoverPage"/>
              <w:spacing w:after="0"/>
              <w:rPr>
                <w:noProof/>
                <w:lang w:eastAsia="zh-CN"/>
              </w:rPr>
            </w:pPr>
            <w:r>
              <w:rPr>
                <w:noProof/>
                <w:lang w:eastAsia="zh-CN"/>
              </w:rPr>
              <w:t>The SRS Resource Set ID definition is not aligned with RRC</w:t>
            </w:r>
          </w:p>
          <w:p w14:paraId="350E4A33" w14:textId="77777777" w:rsidR="00535D85" w:rsidRPr="00380165" w:rsidRDefault="00535D85" w:rsidP="00B43C83">
            <w:pPr>
              <w:pStyle w:val="CRCoverPage"/>
              <w:rPr>
                <w:noProof/>
                <w:lang w:eastAsia="zh-CN"/>
              </w:rPr>
            </w:pPr>
            <w:r>
              <w:rPr>
                <w:noProof/>
                <w:lang w:eastAsia="zh-CN"/>
              </w:rPr>
              <w:t xml:space="preserve"> </w:t>
            </w:r>
          </w:p>
        </w:tc>
      </w:tr>
      <w:tr w:rsidR="00535D85" w14:paraId="69623F65" w14:textId="77777777" w:rsidTr="00B43C83">
        <w:tc>
          <w:tcPr>
            <w:tcW w:w="2694" w:type="dxa"/>
            <w:gridSpan w:val="2"/>
          </w:tcPr>
          <w:p w14:paraId="63C22E5C" w14:textId="77777777" w:rsidR="00535D85" w:rsidRDefault="00535D85" w:rsidP="00B43C83">
            <w:pPr>
              <w:pStyle w:val="CRCoverPage"/>
              <w:spacing w:after="0"/>
              <w:rPr>
                <w:b/>
                <w:i/>
                <w:noProof/>
                <w:sz w:val="8"/>
                <w:szCs w:val="8"/>
              </w:rPr>
            </w:pPr>
          </w:p>
        </w:tc>
        <w:tc>
          <w:tcPr>
            <w:tcW w:w="6946" w:type="dxa"/>
            <w:gridSpan w:val="9"/>
          </w:tcPr>
          <w:p w14:paraId="2B795944" w14:textId="77777777" w:rsidR="00535D85" w:rsidRDefault="00535D85" w:rsidP="00B43C83">
            <w:pPr>
              <w:pStyle w:val="CRCoverPage"/>
              <w:spacing w:after="0"/>
              <w:rPr>
                <w:noProof/>
                <w:sz w:val="8"/>
                <w:szCs w:val="8"/>
              </w:rPr>
            </w:pPr>
          </w:p>
        </w:tc>
      </w:tr>
      <w:tr w:rsidR="00535D85" w14:paraId="7C6C4A53" w14:textId="77777777" w:rsidTr="00B43C83">
        <w:tc>
          <w:tcPr>
            <w:tcW w:w="2694" w:type="dxa"/>
            <w:gridSpan w:val="2"/>
            <w:tcBorders>
              <w:top w:val="single" w:sz="4" w:space="0" w:color="auto"/>
              <w:left w:val="single" w:sz="4" w:space="0" w:color="auto"/>
            </w:tcBorders>
          </w:tcPr>
          <w:p w14:paraId="792700A5" w14:textId="77777777" w:rsidR="00535D85" w:rsidRDefault="00535D85" w:rsidP="00B4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50BCEA" w14:textId="77777777" w:rsidR="00535D85" w:rsidRDefault="00535D85" w:rsidP="00B43C83">
            <w:pPr>
              <w:pStyle w:val="CRCoverPage"/>
              <w:spacing w:after="0"/>
              <w:ind w:left="100"/>
              <w:rPr>
                <w:noProof/>
                <w:lang w:eastAsia="zh-CN"/>
              </w:rPr>
            </w:pPr>
            <w:r>
              <w:rPr>
                <w:noProof/>
                <w:lang w:eastAsia="zh-CN"/>
              </w:rPr>
              <w:t>9.4.5</w:t>
            </w:r>
          </w:p>
        </w:tc>
      </w:tr>
      <w:tr w:rsidR="00535D85" w14:paraId="09860A4D" w14:textId="77777777" w:rsidTr="00B43C83">
        <w:tc>
          <w:tcPr>
            <w:tcW w:w="2694" w:type="dxa"/>
            <w:gridSpan w:val="2"/>
            <w:tcBorders>
              <w:left w:val="single" w:sz="4" w:space="0" w:color="auto"/>
            </w:tcBorders>
          </w:tcPr>
          <w:p w14:paraId="616C52E1" w14:textId="77777777" w:rsidR="00535D85" w:rsidRDefault="00535D85" w:rsidP="00B43C83">
            <w:pPr>
              <w:pStyle w:val="CRCoverPage"/>
              <w:spacing w:after="0"/>
              <w:rPr>
                <w:b/>
                <w:i/>
                <w:noProof/>
                <w:sz w:val="8"/>
                <w:szCs w:val="8"/>
              </w:rPr>
            </w:pPr>
          </w:p>
        </w:tc>
        <w:tc>
          <w:tcPr>
            <w:tcW w:w="6946" w:type="dxa"/>
            <w:gridSpan w:val="9"/>
            <w:tcBorders>
              <w:right w:val="single" w:sz="4" w:space="0" w:color="auto"/>
            </w:tcBorders>
          </w:tcPr>
          <w:p w14:paraId="13B45DFA" w14:textId="77777777" w:rsidR="00535D85" w:rsidRDefault="00535D85" w:rsidP="00B43C83">
            <w:pPr>
              <w:pStyle w:val="CRCoverPage"/>
              <w:spacing w:after="0"/>
              <w:rPr>
                <w:noProof/>
                <w:sz w:val="8"/>
                <w:szCs w:val="8"/>
              </w:rPr>
            </w:pPr>
          </w:p>
        </w:tc>
      </w:tr>
      <w:tr w:rsidR="00535D85" w14:paraId="6E3A6420" w14:textId="77777777" w:rsidTr="00B43C83">
        <w:tc>
          <w:tcPr>
            <w:tcW w:w="2694" w:type="dxa"/>
            <w:gridSpan w:val="2"/>
            <w:tcBorders>
              <w:left w:val="single" w:sz="4" w:space="0" w:color="auto"/>
            </w:tcBorders>
          </w:tcPr>
          <w:p w14:paraId="7645F493" w14:textId="77777777" w:rsidR="00535D85" w:rsidRDefault="00535D85" w:rsidP="00B4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4ABFA" w14:textId="77777777" w:rsidR="00535D85" w:rsidRDefault="00535D85" w:rsidP="00B4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68A56" w14:textId="77777777" w:rsidR="00535D85" w:rsidRDefault="00535D85" w:rsidP="00B43C83">
            <w:pPr>
              <w:pStyle w:val="CRCoverPage"/>
              <w:spacing w:after="0"/>
              <w:jc w:val="center"/>
              <w:rPr>
                <w:b/>
                <w:caps/>
                <w:noProof/>
              </w:rPr>
            </w:pPr>
            <w:r>
              <w:rPr>
                <w:b/>
                <w:caps/>
                <w:noProof/>
              </w:rPr>
              <w:t>N</w:t>
            </w:r>
          </w:p>
        </w:tc>
        <w:tc>
          <w:tcPr>
            <w:tcW w:w="2977" w:type="dxa"/>
            <w:gridSpan w:val="4"/>
          </w:tcPr>
          <w:p w14:paraId="6DF5CA19" w14:textId="77777777" w:rsidR="00535D85" w:rsidRDefault="00535D85" w:rsidP="00B4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571E84" w14:textId="77777777" w:rsidR="00535D85" w:rsidRDefault="00535D85" w:rsidP="00B43C83">
            <w:pPr>
              <w:pStyle w:val="CRCoverPage"/>
              <w:spacing w:after="0"/>
              <w:ind w:left="99"/>
              <w:rPr>
                <w:noProof/>
              </w:rPr>
            </w:pPr>
          </w:p>
        </w:tc>
      </w:tr>
      <w:tr w:rsidR="00535D85" w14:paraId="0102A04A" w14:textId="77777777" w:rsidTr="00B43C83">
        <w:tc>
          <w:tcPr>
            <w:tcW w:w="2694" w:type="dxa"/>
            <w:gridSpan w:val="2"/>
            <w:tcBorders>
              <w:left w:val="single" w:sz="4" w:space="0" w:color="auto"/>
            </w:tcBorders>
          </w:tcPr>
          <w:p w14:paraId="512005FA" w14:textId="77777777" w:rsidR="00535D85" w:rsidRDefault="00535D85" w:rsidP="00B4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22674" w14:textId="77777777" w:rsidR="00535D85" w:rsidRDefault="00535D85" w:rsidP="00B43C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19CB" w14:textId="77777777" w:rsidR="00535D85" w:rsidRDefault="00535D85" w:rsidP="00B43C83">
            <w:pPr>
              <w:pStyle w:val="CRCoverPage"/>
              <w:spacing w:after="0"/>
              <w:jc w:val="center"/>
              <w:rPr>
                <w:b/>
                <w:caps/>
                <w:noProof/>
                <w:lang w:eastAsia="zh-CN"/>
              </w:rPr>
            </w:pPr>
          </w:p>
        </w:tc>
        <w:tc>
          <w:tcPr>
            <w:tcW w:w="2977" w:type="dxa"/>
            <w:gridSpan w:val="4"/>
          </w:tcPr>
          <w:p w14:paraId="1B1C3892" w14:textId="77777777" w:rsidR="00535D85" w:rsidRDefault="00535D85" w:rsidP="00B4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2F8E1" w14:textId="3A921947" w:rsidR="00535D85" w:rsidRDefault="00535D85" w:rsidP="00B43C83">
            <w:pPr>
              <w:pStyle w:val="CRCoverPage"/>
              <w:spacing w:after="0"/>
              <w:ind w:left="99"/>
              <w:rPr>
                <w:noProof/>
              </w:rPr>
            </w:pPr>
            <w:r w:rsidRPr="006C37FC">
              <w:rPr>
                <w:noProof/>
              </w:rPr>
              <w:t xml:space="preserve">TS </w:t>
            </w:r>
            <w:r>
              <w:rPr>
                <w:noProof/>
              </w:rPr>
              <w:t>38.455</w:t>
            </w:r>
            <w:r w:rsidRPr="006C37FC">
              <w:rPr>
                <w:noProof/>
              </w:rPr>
              <w:t xml:space="preserve"> CR </w:t>
            </w:r>
            <w:r>
              <w:rPr>
                <w:noProof/>
              </w:rPr>
              <w:t xml:space="preserve"> </w:t>
            </w:r>
            <w:r w:rsidR="00CD3EAC">
              <w:rPr>
                <w:noProof/>
              </w:rPr>
              <w:t>0136</w:t>
            </w:r>
          </w:p>
        </w:tc>
      </w:tr>
      <w:tr w:rsidR="00535D85" w14:paraId="5350B392" w14:textId="77777777" w:rsidTr="00B43C83">
        <w:tc>
          <w:tcPr>
            <w:tcW w:w="2694" w:type="dxa"/>
            <w:gridSpan w:val="2"/>
            <w:tcBorders>
              <w:left w:val="single" w:sz="4" w:space="0" w:color="auto"/>
            </w:tcBorders>
          </w:tcPr>
          <w:p w14:paraId="5CCBF479" w14:textId="77777777" w:rsidR="00535D85" w:rsidRDefault="00535D85" w:rsidP="00B4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EABA4" w14:textId="77777777" w:rsidR="00535D85" w:rsidRDefault="00535D85"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5DD1" w14:textId="77777777" w:rsidR="00535D85" w:rsidRDefault="00535D85"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2E0AC6FC" w14:textId="77777777" w:rsidR="00535D85" w:rsidRDefault="00535D85" w:rsidP="00B4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8083E4" w14:textId="77777777" w:rsidR="00535D85" w:rsidRDefault="00535D85" w:rsidP="00B43C83">
            <w:pPr>
              <w:pStyle w:val="CRCoverPage"/>
              <w:spacing w:after="0"/>
              <w:ind w:left="99"/>
              <w:rPr>
                <w:noProof/>
              </w:rPr>
            </w:pPr>
            <w:r>
              <w:rPr>
                <w:noProof/>
              </w:rPr>
              <w:t xml:space="preserve">TS/TR ... CR ... </w:t>
            </w:r>
          </w:p>
        </w:tc>
      </w:tr>
      <w:tr w:rsidR="00535D85" w14:paraId="60AC2307" w14:textId="77777777" w:rsidTr="00B43C83">
        <w:tc>
          <w:tcPr>
            <w:tcW w:w="2694" w:type="dxa"/>
            <w:gridSpan w:val="2"/>
            <w:tcBorders>
              <w:left w:val="single" w:sz="4" w:space="0" w:color="auto"/>
            </w:tcBorders>
          </w:tcPr>
          <w:p w14:paraId="5A05B7B0" w14:textId="77777777" w:rsidR="00535D85" w:rsidRDefault="00535D85" w:rsidP="00B43C8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64B800" w14:textId="77777777" w:rsidR="00535D85" w:rsidRDefault="00535D85"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268" w14:textId="77777777" w:rsidR="00535D85" w:rsidRDefault="00535D85"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2FAA316B" w14:textId="77777777" w:rsidR="00535D85" w:rsidRDefault="00535D85" w:rsidP="00B4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6B435" w14:textId="77777777" w:rsidR="00535D85" w:rsidRDefault="00535D85" w:rsidP="00B43C83">
            <w:pPr>
              <w:pStyle w:val="CRCoverPage"/>
              <w:spacing w:after="0"/>
              <w:ind w:left="99"/>
              <w:rPr>
                <w:noProof/>
              </w:rPr>
            </w:pPr>
            <w:r>
              <w:rPr>
                <w:noProof/>
              </w:rPr>
              <w:t xml:space="preserve">TS/TR ... CR ... </w:t>
            </w:r>
          </w:p>
        </w:tc>
      </w:tr>
      <w:tr w:rsidR="00535D85" w14:paraId="1C1E766D" w14:textId="77777777" w:rsidTr="00B43C83">
        <w:tc>
          <w:tcPr>
            <w:tcW w:w="2694" w:type="dxa"/>
            <w:gridSpan w:val="2"/>
            <w:tcBorders>
              <w:left w:val="single" w:sz="4" w:space="0" w:color="auto"/>
            </w:tcBorders>
          </w:tcPr>
          <w:p w14:paraId="46C8B236" w14:textId="77777777" w:rsidR="00535D85" w:rsidRDefault="00535D85" w:rsidP="00B43C83">
            <w:pPr>
              <w:pStyle w:val="CRCoverPage"/>
              <w:spacing w:after="0"/>
              <w:rPr>
                <w:b/>
                <w:i/>
                <w:noProof/>
              </w:rPr>
            </w:pPr>
          </w:p>
        </w:tc>
        <w:tc>
          <w:tcPr>
            <w:tcW w:w="6946" w:type="dxa"/>
            <w:gridSpan w:val="9"/>
            <w:tcBorders>
              <w:right w:val="single" w:sz="4" w:space="0" w:color="auto"/>
            </w:tcBorders>
          </w:tcPr>
          <w:p w14:paraId="1C69A653" w14:textId="77777777" w:rsidR="00535D85" w:rsidRDefault="00535D85" w:rsidP="00B43C83">
            <w:pPr>
              <w:pStyle w:val="CRCoverPage"/>
              <w:spacing w:after="0"/>
              <w:rPr>
                <w:noProof/>
              </w:rPr>
            </w:pPr>
          </w:p>
        </w:tc>
      </w:tr>
      <w:tr w:rsidR="00535D85" w14:paraId="325248B9" w14:textId="77777777" w:rsidTr="00B43C83">
        <w:tc>
          <w:tcPr>
            <w:tcW w:w="2694" w:type="dxa"/>
            <w:gridSpan w:val="2"/>
            <w:tcBorders>
              <w:left w:val="single" w:sz="4" w:space="0" w:color="auto"/>
              <w:bottom w:val="single" w:sz="4" w:space="0" w:color="auto"/>
            </w:tcBorders>
          </w:tcPr>
          <w:p w14:paraId="57B1F6E2" w14:textId="77777777" w:rsidR="00535D85" w:rsidRDefault="00535D85" w:rsidP="00B4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591A49" w14:textId="77777777" w:rsidR="00535D85" w:rsidRDefault="00535D85" w:rsidP="00B43C83">
            <w:pPr>
              <w:pStyle w:val="CRCoverPage"/>
              <w:spacing w:after="0"/>
              <w:ind w:left="100"/>
              <w:rPr>
                <w:noProof/>
                <w:lang w:eastAsia="zh-CN"/>
              </w:rPr>
            </w:pPr>
          </w:p>
        </w:tc>
      </w:tr>
      <w:tr w:rsidR="00535D85" w:rsidRPr="008863B9" w14:paraId="40F3FADB" w14:textId="77777777" w:rsidTr="00B43C83">
        <w:tc>
          <w:tcPr>
            <w:tcW w:w="2694" w:type="dxa"/>
            <w:gridSpan w:val="2"/>
            <w:tcBorders>
              <w:top w:val="single" w:sz="4" w:space="0" w:color="auto"/>
              <w:bottom w:val="single" w:sz="4" w:space="0" w:color="auto"/>
            </w:tcBorders>
          </w:tcPr>
          <w:p w14:paraId="19BCB1C2" w14:textId="77777777" w:rsidR="00535D85" w:rsidRPr="008863B9" w:rsidRDefault="00535D85" w:rsidP="00B4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FC1D11" w14:textId="77777777" w:rsidR="00535D85" w:rsidRPr="008863B9" w:rsidRDefault="00535D85" w:rsidP="00B43C83">
            <w:pPr>
              <w:pStyle w:val="CRCoverPage"/>
              <w:spacing w:after="0"/>
              <w:ind w:left="100"/>
              <w:rPr>
                <w:noProof/>
                <w:sz w:val="8"/>
                <w:szCs w:val="8"/>
              </w:rPr>
            </w:pPr>
          </w:p>
        </w:tc>
      </w:tr>
      <w:tr w:rsidR="00535D85" w14:paraId="5557F09B" w14:textId="77777777" w:rsidTr="00B43C83">
        <w:tc>
          <w:tcPr>
            <w:tcW w:w="2694" w:type="dxa"/>
            <w:gridSpan w:val="2"/>
            <w:tcBorders>
              <w:top w:val="single" w:sz="4" w:space="0" w:color="auto"/>
              <w:left w:val="single" w:sz="4" w:space="0" w:color="auto"/>
              <w:bottom w:val="single" w:sz="4" w:space="0" w:color="auto"/>
            </w:tcBorders>
          </w:tcPr>
          <w:p w14:paraId="6AEB69C4" w14:textId="77777777" w:rsidR="00535D85" w:rsidRDefault="00535D85" w:rsidP="00B4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5659C" w14:textId="77777777" w:rsidR="00535D85" w:rsidRDefault="00535D85" w:rsidP="00B43C83">
            <w:pPr>
              <w:pStyle w:val="CRCoverPage"/>
              <w:spacing w:after="0"/>
              <w:ind w:left="100"/>
              <w:rPr>
                <w:noProof/>
              </w:rPr>
            </w:pPr>
          </w:p>
        </w:tc>
      </w:tr>
    </w:tbl>
    <w:p w14:paraId="0C85DE92" w14:textId="77777777" w:rsidR="00535D85" w:rsidRDefault="00535D85" w:rsidP="00535D85">
      <w:pPr>
        <w:ind w:left="432"/>
        <w:jc w:val="center"/>
        <w:rPr>
          <w:rFonts w:eastAsia="DengXian"/>
          <w:color w:val="FF0000"/>
          <w:highlight w:val="yellow"/>
        </w:rPr>
      </w:pPr>
    </w:p>
    <w:p w14:paraId="512D4E4B" w14:textId="07601803" w:rsidR="00535D85" w:rsidRDefault="00535D85" w:rsidP="00535D8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52217AF2" w14:textId="77777777" w:rsidR="00535D85" w:rsidRPr="0054226D" w:rsidRDefault="00535D85" w:rsidP="00535D85">
      <w:pPr>
        <w:pStyle w:val="Heading4"/>
        <w:keepNext w:val="0"/>
        <w:keepLines w:val="0"/>
        <w:widowControl w:val="0"/>
      </w:pPr>
      <w:bookmarkStart w:id="0" w:name="_Toc51763868"/>
      <w:bookmarkStart w:id="1" w:name="_Toc64449038"/>
      <w:bookmarkStart w:id="2" w:name="_Toc66289697"/>
      <w:bookmarkStart w:id="3" w:name="_Toc74154810"/>
      <w:bookmarkStart w:id="4" w:name="_Toc81383554"/>
      <w:bookmarkStart w:id="5" w:name="_Toc88658187"/>
      <w:bookmarkStart w:id="6" w:name="_Toc97911099"/>
      <w:bookmarkStart w:id="7" w:name="_Toc99038859"/>
      <w:bookmarkStart w:id="8" w:name="_Toc99731122"/>
      <w:bookmarkStart w:id="9" w:name="_Toc105511253"/>
      <w:bookmarkStart w:id="10" w:name="_Toc105927785"/>
      <w:bookmarkStart w:id="11" w:name="_Toc106110325"/>
      <w:bookmarkStart w:id="12" w:name="_Toc113835762"/>
      <w:bookmarkStart w:id="13" w:name="_Toc120124610"/>
      <w:bookmarkStart w:id="14" w:name="_Toc155980961"/>
      <w:r w:rsidRPr="0054226D">
        <w:t>9.</w:t>
      </w:r>
      <w:r>
        <w:t>3.1</w:t>
      </w:r>
      <w:r w:rsidRPr="0054226D">
        <w:t>.</w:t>
      </w:r>
      <w:r>
        <w:t>180</w:t>
      </w:r>
      <w:r w:rsidRPr="0054226D">
        <w:tab/>
      </w:r>
      <w:r>
        <w:t>SRS Resource Set 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 xml:space="preserve"> </w:t>
      </w:r>
    </w:p>
    <w:p w14:paraId="69767EBD" w14:textId="77777777" w:rsidR="00535D85" w:rsidRPr="0054226D" w:rsidRDefault="00535D85" w:rsidP="00535D85">
      <w:pPr>
        <w:widowControl w:val="0"/>
      </w:pPr>
      <w:r>
        <w:t>This information element indicates a resource set in the UE for UL SRS transmission</w:t>
      </w:r>
      <w:r w:rsidRPr="0054226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4"/>
        <w:gridCol w:w="1071"/>
        <w:gridCol w:w="1427"/>
        <w:gridCol w:w="1855"/>
        <w:gridCol w:w="2852"/>
      </w:tblGrid>
      <w:tr w:rsidR="00535D85" w:rsidRPr="0054226D" w14:paraId="751CDD7E" w14:textId="77777777" w:rsidTr="00B43C83">
        <w:trPr>
          <w:jc w:val="center"/>
        </w:trPr>
        <w:tc>
          <w:tcPr>
            <w:tcW w:w="1259" w:type="pct"/>
          </w:tcPr>
          <w:p w14:paraId="01E8F6ED" w14:textId="77777777" w:rsidR="00535D85" w:rsidRPr="000843C3" w:rsidRDefault="00535D85" w:rsidP="00B43C83">
            <w:pPr>
              <w:pStyle w:val="TAH"/>
              <w:keepNext w:val="0"/>
              <w:keepLines w:val="0"/>
              <w:widowControl w:val="0"/>
            </w:pPr>
            <w:r w:rsidRPr="000843C3">
              <w:t>IE/Group Name</w:t>
            </w:r>
          </w:p>
        </w:tc>
        <w:tc>
          <w:tcPr>
            <w:tcW w:w="556" w:type="pct"/>
          </w:tcPr>
          <w:p w14:paraId="6155828A" w14:textId="77777777" w:rsidR="00535D85" w:rsidRPr="000843C3" w:rsidRDefault="00535D85" w:rsidP="00B43C83">
            <w:pPr>
              <w:pStyle w:val="TAH"/>
              <w:keepNext w:val="0"/>
              <w:keepLines w:val="0"/>
              <w:widowControl w:val="0"/>
            </w:pPr>
            <w:r w:rsidRPr="000843C3">
              <w:t>Presence</w:t>
            </w:r>
          </w:p>
        </w:tc>
        <w:tc>
          <w:tcPr>
            <w:tcW w:w="741" w:type="pct"/>
          </w:tcPr>
          <w:p w14:paraId="287DDAED" w14:textId="77777777" w:rsidR="00535D85" w:rsidRPr="000843C3" w:rsidRDefault="00535D85" w:rsidP="00B43C83">
            <w:pPr>
              <w:pStyle w:val="TAH"/>
              <w:keepNext w:val="0"/>
              <w:keepLines w:val="0"/>
              <w:widowControl w:val="0"/>
            </w:pPr>
            <w:r w:rsidRPr="000843C3">
              <w:t>Range</w:t>
            </w:r>
          </w:p>
        </w:tc>
        <w:tc>
          <w:tcPr>
            <w:tcW w:w="963" w:type="pct"/>
          </w:tcPr>
          <w:p w14:paraId="7F448B10" w14:textId="77777777" w:rsidR="00535D85" w:rsidRPr="000843C3" w:rsidRDefault="00535D85" w:rsidP="00B43C83">
            <w:pPr>
              <w:pStyle w:val="TAH"/>
              <w:keepNext w:val="0"/>
              <w:keepLines w:val="0"/>
              <w:widowControl w:val="0"/>
            </w:pPr>
            <w:r w:rsidRPr="000843C3">
              <w:t>IE Type and Reference</w:t>
            </w:r>
          </w:p>
        </w:tc>
        <w:tc>
          <w:tcPr>
            <w:tcW w:w="1481" w:type="pct"/>
          </w:tcPr>
          <w:p w14:paraId="0397E445" w14:textId="77777777" w:rsidR="00535D85" w:rsidRPr="000843C3" w:rsidRDefault="00535D85" w:rsidP="00B43C83">
            <w:pPr>
              <w:pStyle w:val="TAH"/>
              <w:keepNext w:val="0"/>
              <w:keepLines w:val="0"/>
              <w:widowControl w:val="0"/>
            </w:pPr>
            <w:r w:rsidRPr="000843C3">
              <w:t>Semantics Description</w:t>
            </w:r>
          </w:p>
        </w:tc>
      </w:tr>
      <w:tr w:rsidR="00535D85" w:rsidRPr="0054226D" w14:paraId="3ADC419A" w14:textId="77777777" w:rsidTr="00B43C83">
        <w:trPr>
          <w:jc w:val="center"/>
        </w:trPr>
        <w:tc>
          <w:tcPr>
            <w:tcW w:w="1259" w:type="pct"/>
          </w:tcPr>
          <w:p w14:paraId="6F6A0DFA" w14:textId="77777777" w:rsidR="00535D85" w:rsidRPr="0054226D" w:rsidRDefault="00535D85" w:rsidP="00B43C83">
            <w:pPr>
              <w:pStyle w:val="TAL"/>
              <w:keepNext w:val="0"/>
              <w:keepLines w:val="0"/>
              <w:widowControl w:val="0"/>
            </w:pPr>
            <w:r>
              <w:t>SRS Resource Set ID</w:t>
            </w:r>
          </w:p>
        </w:tc>
        <w:tc>
          <w:tcPr>
            <w:tcW w:w="556" w:type="pct"/>
          </w:tcPr>
          <w:p w14:paraId="52A71C8A" w14:textId="77777777" w:rsidR="00535D85" w:rsidRPr="0054226D" w:rsidRDefault="00535D85" w:rsidP="00B43C83">
            <w:pPr>
              <w:pStyle w:val="TAL"/>
              <w:keepNext w:val="0"/>
              <w:keepLines w:val="0"/>
              <w:widowControl w:val="0"/>
            </w:pPr>
            <w:r>
              <w:t>M</w:t>
            </w:r>
          </w:p>
        </w:tc>
        <w:tc>
          <w:tcPr>
            <w:tcW w:w="741" w:type="pct"/>
          </w:tcPr>
          <w:p w14:paraId="6FFEC98C" w14:textId="77777777" w:rsidR="00535D85" w:rsidRPr="0054226D" w:rsidRDefault="00535D85" w:rsidP="00B43C83">
            <w:pPr>
              <w:pStyle w:val="TAL"/>
              <w:keepNext w:val="0"/>
              <w:keepLines w:val="0"/>
              <w:widowControl w:val="0"/>
            </w:pPr>
          </w:p>
        </w:tc>
        <w:tc>
          <w:tcPr>
            <w:tcW w:w="963" w:type="pct"/>
          </w:tcPr>
          <w:p w14:paraId="1C8703E3" w14:textId="77777777" w:rsidR="00535D85" w:rsidRPr="0054226D" w:rsidRDefault="00535D85" w:rsidP="00B43C83">
            <w:pPr>
              <w:pStyle w:val="TAL"/>
              <w:keepNext w:val="0"/>
              <w:keepLines w:val="0"/>
              <w:widowControl w:val="0"/>
            </w:pPr>
            <w:r>
              <w:t>INTEGER (</w:t>
            </w:r>
            <w:proofErr w:type="gramStart"/>
            <w:r>
              <w:t>0..</w:t>
            </w:r>
            <w:proofErr w:type="gramEnd"/>
            <w:r>
              <w:t>15)</w:t>
            </w:r>
          </w:p>
        </w:tc>
        <w:tc>
          <w:tcPr>
            <w:tcW w:w="1481" w:type="pct"/>
          </w:tcPr>
          <w:p w14:paraId="02ACD10B" w14:textId="77777777" w:rsidR="00535D85" w:rsidRPr="0054226D" w:rsidRDefault="00535D85" w:rsidP="00B43C83">
            <w:pPr>
              <w:pStyle w:val="TAL"/>
              <w:keepNext w:val="0"/>
              <w:keepLines w:val="0"/>
              <w:widowControl w:val="0"/>
              <w:rPr>
                <w:rFonts w:eastAsia="SimSun"/>
                <w:bCs/>
                <w:lang w:eastAsia="zh-CN"/>
              </w:rPr>
            </w:pP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8</w:t>
            </w:r>
            <w:r w:rsidRPr="00707B3F">
              <w:rPr>
                <w:rFonts w:eastAsia="MS ??"/>
                <w:noProof/>
              </w:rPr>
              <w:t>]</w:t>
            </w:r>
          </w:p>
        </w:tc>
      </w:tr>
    </w:tbl>
    <w:p w14:paraId="2ECD8A0A" w14:textId="77777777" w:rsidR="00535D85" w:rsidRDefault="00535D85" w:rsidP="00535D85">
      <w:pPr>
        <w:widowControl w:val="0"/>
        <w:rPr>
          <w:rFonts w:eastAsia="MS Mincho"/>
          <w:lang w:eastAsia="ja-JP"/>
        </w:rPr>
      </w:pPr>
    </w:p>
    <w:p w14:paraId="1E356AFD" w14:textId="77777777" w:rsidR="00535D85" w:rsidRDefault="00535D85" w:rsidP="00535D8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02563F16" w14:textId="77777777" w:rsidR="00535D85" w:rsidRPr="00EA5FA7" w:rsidRDefault="00535D85" w:rsidP="00535D85">
      <w:pPr>
        <w:pStyle w:val="Heading3"/>
      </w:pPr>
      <w:bookmarkStart w:id="15" w:name="_Toc20956003"/>
      <w:bookmarkStart w:id="16" w:name="_Toc29893129"/>
      <w:bookmarkStart w:id="17" w:name="_Toc36557066"/>
      <w:bookmarkStart w:id="18" w:name="_Toc45832586"/>
      <w:bookmarkStart w:id="19" w:name="_Toc51763908"/>
      <w:bookmarkStart w:id="20" w:name="_Toc64449080"/>
      <w:bookmarkStart w:id="21" w:name="_Toc66289739"/>
      <w:bookmarkStart w:id="22" w:name="_Toc74154852"/>
      <w:bookmarkStart w:id="23" w:name="_Toc81383596"/>
      <w:bookmarkStart w:id="24" w:name="_Toc88658230"/>
      <w:bookmarkStart w:id="25" w:name="_Toc97911142"/>
      <w:bookmarkStart w:id="26" w:name="_Toc99038966"/>
      <w:bookmarkStart w:id="27" w:name="_Toc99731229"/>
      <w:bookmarkStart w:id="28" w:name="_Toc105511364"/>
      <w:bookmarkStart w:id="29" w:name="_Toc105927896"/>
      <w:bookmarkStart w:id="30" w:name="_Toc106110436"/>
      <w:bookmarkStart w:id="31" w:name="_Toc113835878"/>
      <w:bookmarkStart w:id="32" w:name="_Toc120124734"/>
      <w:bookmarkStart w:id="33" w:name="_Toc155981126"/>
      <w:r w:rsidRPr="00EA5FA7">
        <w:t>9.4.5</w:t>
      </w:r>
      <w:r w:rsidRPr="00EA5FA7">
        <w:tab/>
        <w:t>Information Element 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1BED3EF" w14:textId="77777777" w:rsidR="00535D85" w:rsidRPr="00EA5FA7" w:rsidRDefault="00535D85" w:rsidP="00535D85">
      <w:pPr>
        <w:pStyle w:val="PL"/>
        <w:rPr>
          <w:noProof w:val="0"/>
          <w:snapToGrid w:val="0"/>
        </w:rPr>
      </w:pPr>
      <w:r w:rsidRPr="00EA5FA7">
        <w:rPr>
          <w:noProof w:val="0"/>
          <w:snapToGrid w:val="0"/>
        </w:rPr>
        <w:t xml:space="preserve">-- ASN1START </w:t>
      </w:r>
    </w:p>
    <w:p w14:paraId="50D5405B" w14:textId="77777777" w:rsidR="00535D85" w:rsidRPr="00EA5FA7" w:rsidRDefault="00535D85" w:rsidP="00535D85">
      <w:pPr>
        <w:pStyle w:val="PL"/>
        <w:rPr>
          <w:noProof w:val="0"/>
          <w:snapToGrid w:val="0"/>
        </w:rPr>
      </w:pPr>
      <w:r w:rsidRPr="00EA5FA7">
        <w:rPr>
          <w:noProof w:val="0"/>
          <w:snapToGrid w:val="0"/>
        </w:rPr>
        <w:t>-- **************************************************************</w:t>
      </w:r>
    </w:p>
    <w:p w14:paraId="2012CD4F" w14:textId="77777777" w:rsidR="00535D85" w:rsidRPr="00EA5FA7" w:rsidRDefault="00535D85" w:rsidP="00535D85">
      <w:pPr>
        <w:pStyle w:val="PL"/>
        <w:rPr>
          <w:noProof w:val="0"/>
          <w:snapToGrid w:val="0"/>
        </w:rPr>
      </w:pPr>
      <w:r w:rsidRPr="00EA5FA7">
        <w:rPr>
          <w:noProof w:val="0"/>
          <w:snapToGrid w:val="0"/>
        </w:rPr>
        <w:t>--</w:t>
      </w:r>
    </w:p>
    <w:p w14:paraId="0C5B18E8" w14:textId="77777777" w:rsidR="00535D85" w:rsidRPr="00EA5FA7" w:rsidRDefault="00535D85" w:rsidP="00535D85">
      <w:pPr>
        <w:pStyle w:val="PL"/>
        <w:rPr>
          <w:noProof w:val="0"/>
          <w:snapToGrid w:val="0"/>
        </w:rPr>
      </w:pPr>
      <w:r w:rsidRPr="00EA5FA7">
        <w:rPr>
          <w:noProof w:val="0"/>
          <w:snapToGrid w:val="0"/>
        </w:rPr>
        <w:t>-- Information Element Definitions</w:t>
      </w:r>
    </w:p>
    <w:p w14:paraId="1DD74184" w14:textId="77777777" w:rsidR="00535D85" w:rsidRPr="00EA5FA7" w:rsidRDefault="00535D85" w:rsidP="00535D85">
      <w:pPr>
        <w:pStyle w:val="PL"/>
        <w:rPr>
          <w:noProof w:val="0"/>
          <w:snapToGrid w:val="0"/>
        </w:rPr>
      </w:pPr>
      <w:r w:rsidRPr="00EA5FA7">
        <w:rPr>
          <w:noProof w:val="0"/>
          <w:snapToGrid w:val="0"/>
        </w:rPr>
        <w:t>--</w:t>
      </w:r>
    </w:p>
    <w:p w14:paraId="65F9387F" w14:textId="77777777" w:rsidR="00535D85" w:rsidRPr="00EA5FA7" w:rsidRDefault="00535D85" w:rsidP="00535D85">
      <w:pPr>
        <w:pStyle w:val="PL"/>
        <w:rPr>
          <w:noProof w:val="0"/>
          <w:snapToGrid w:val="0"/>
        </w:rPr>
      </w:pPr>
      <w:r w:rsidRPr="00EA5FA7">
        <w:rPr>
          <w:noProof w:val="0"/>
          <w:snapToGrid w:val="0"/>
        </w:rPr>
        <w:t>-- **************************************************************</w:t>
      </w:r>
    </w:p>
    <w:p w14:paraId="24F94E49" w14:textId="77777777" w:rsidR="00535D85" w:rsidRPr="001B3459" w:rsidRDefault="00535D85" w:rsidP="00535D85">
      <w:pPr>
        <w:ind w:left="432"/>
        <w:jc w:val="center"/>
        <w:rPr>
          <w:rFonts w:eastAsia="DengXian"/>
          <w:color w:val="FF0000"/>
        </w:rPr>
      </w:pPr>
    </w:p>
    <w:p w14:paraId="0B3CFA73" w14:textId="77777777" w:rsidR="00535D85" w:rsidRPr="001B3459" w:rsidRDefault="00535D85" w:rsidP="00535D85">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60BC88" w14:textId="77777777" w:rsidR="00535D85" w:rsidRPr="00112909" w:rsidRDefault="00535D85" w:rsidP="00535D85">
      <w:pPr>
        <w:pStyle w:val="PL"/>
        <w:rPr>
          <w:snapToGrid w:val="0"/>
        </w:rPr>
      </w:pPr>
      <w:r w:rsidRPr="00112909">
        <w:rPr>
          <w:snapToGrid w:val="0"/>
        </w:rPr>
        <w:t>SRSResourceSet::= SEQUENCE {</w:t>
      </w:r>
    </w:p>
    <w:p w14:paraId="432D946F" w14:textId="77777777" w:rsidR="00535D85" w:rsidRPr="00112909" w:rsidRDefault="00535D85" w:rsidP="00535D85">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46A436CC" w14:textId="77777777" w:rsidR="00535D85" w:rsidRPr="00112909" w:rsidRDefault="00535D85" w:rsidP="00535D85">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4D70D19" w14:textId="77777777" w:rsidR="00535D85" w:rsidRPr="00112909" w:rsidRDefault="00535D85" w:rsidP="00535D85">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91E3B84" w14:textId="77777777" w:rsidR="00535D85" w:rsidRPr="00112909" w:rsidRDefault="00535D85" w:rsidP="00535D8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7DE2313" w14:textId="77777777" w:rsidR="00535D85" w:rsidRPr="00112909" w:rsidRDefault="00535D85" w:rsidP="00535D85">
      <w:pPr>
        <w:pStyle w:val="PL"/>
        <w:rPr>
          <w:snapToGrid w:val="0"/>
        </w:rPr>
      </w:pPr>
      <w:r w:rsidRPr="00112909">
        <w:rPr>
          <w:snapToGrid w:val="0"/>
        </w:rPr>
        <w:t>}</w:t>
      </w:r>
    </w:p>
    <w:p w14:paraId="2FF46DDD" w14:textId="77777777" w:rsidR="00535D85" w:rsidRPr="00112909" w:rsidRDefault="00535D85" w:rsidP="00535D85">
      <w:pPr>
        <w:pStyle w:val="PL"/>
        <w:rPr>
          <w:snapToGrid w:val="0"/>
        </w:rPr>
      </w:pPr>
    </w:p>
    <w:p w14:paraId="4F278895" w14:textId="77777777" w:rsidR="00535D85" w:rsidRPr="00112909" w:rsidRDefault="00535D85" w:rsidP="00535D85">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3AAF990A" w14:textId="77777777" w:rsidR="00535D85" w:rsidRPr="00112909" w:rsidRDefault="00535D85" w:rsidP="00535D85">
      <w:pPr>
        <w:pStyle w:val="PL"/>
        <w:rPr>
          <w:snapToGrid w:val="0"/>
        </w:rPr>
      </w:pPr>
      <w:r w:rsidRPr="00112909">
        <w:rPr>
          <w:snapToGrid w:val="0"/>
        </w:rPr>
        <w:tab/>
        <w:t>...</w:t>
      </w:r>
    </w:p>
    <w:p w14:paraId="7D8EF776" w14:textId="77777777" w:rsidR="00535D85" w:rsidRDefault="00535D85" w:rsidP="00535D85">
      <w:pPr>
        <w:pStyle w:val="PL"/>
        <w:rPr>
          <w:snapToGrid w:val="0"/>
        </w:rPr>
      </w:pPr>
      <w:r w:rsidRPr="00112909">
        <w:rPr>
          <w:snapToGrid w:val="0"/>
        </w:rPr>
        <w:t>}</w:t>
      </w:r>
    </w:p>
    <w:p w14:paraId="70B85A1B" w14:textId="77777777" w:rsidR="00535D85" w:rsidRDefault="00535D85" w:rsidP="00535D85">
      <w:pPr>
        <w:pStyle w:val="PL"/>
        <w:rPr>
          <w:snapToGrid w:val="0"/>
        </w:rPr>
      </w:pPr>
    </w:p>
    <w:p w14:paraId="6B65C1E8" w14:textId="77777777" w:rsidR="00535D85" w:rsidRDefault="00535D85" w:rsidP="00535D85">
      <w:pPr>
        <w:pStyle w:val="PL"/>
        <w:rPr>
          <w:noProof w:val="0"/>
          <w:snapToGrid w:val="0"/>
        </w:rPr>
      </w:pPr>
      <w:r>
        <w:rPr>
          <w:snapToGrid w:val="0"/>
        </w:rPr>
        <w:t xml:space="preserve">SRSResourceSetID ::= </w:t>
      </w:r>
      <w:r>
        <w:rPr>
          <w:noProof w:val="0"/>
          <w:snapToGrid w:val="0"/>
        </w:rPr>
        <w:t>INTEGER (</w:t>
      </w:r>
      <w:proofErr w:type="gramStart"/>
      <w:r>
        <w:rPr>
          <w:noProof w:val="0"/>
          <w:snapToGrid w:val="0"/>
        </w:rPr>
        <w:t>0..</w:t>
      </w:r>
      <w:proofErr w:type="gramEnd"/>
      <w:r>
        <w:rPr>
          <w:noProof w:val="0"/>
          <w:snapToGrid w:val="0"/>
        </w:rPr>
        <w:t>15</w:t>
      </w:r>
      <w:del w:id="34" w:author="Ericsson" w:date="2024-02-17T11:46:00Z">
        <w:r w:rsidDel="00F420C7">
          <w:rPr>
            <w:noProof w:val="0"/>
            <w:snapToGrid w:val="0"/>
          </w:rPr>
          <w:delText>, ...</w:delText>
        </w:r>
      </w:del>
      <w:r>
        <w:rPr>
          <w:noProof w:val="0"/>
          <w:snapToGrid w:val="0"/>
        </w:rPr>
        <w:t>)</w:t>
      </w:r>
    </w:p>
    <w:p w14:paraId="39CCC41D" w14:textId="77777777" w:rsidR="00535D85" w:rsidRPr="00EA5FA7" w:rsidRDefault="00535D85" w:rsidP="00535D85">
      <w:pPr>
        <w:pStyle w:val="PL"/>
        <w:rPr>
          <w:noProof w:val="0"/>
        </w:rPr>
      </w:pPr>
      <w:r>
        <w:rPr>
          <w:noProof w:val="0"/>
        </w:rPr>
        <w:t>}</w:t>
      </w:r>
    </w:p>
    <w:p w14:paraId="7F8C567C" w14:textId="77777777" w:rsidR="00535D85" w:rsidRPr="00DD60D6" w:rsidRDefault="00535D85" w:rsidP="00535D85">
      <w:pPr>
        <w:pStyle w:val="PL"/>
        <w:rPr>
          <w:rFonts w:eastAsia="Calibri" w:cs="Courier New"/>
          <w:snapToGrid w:val="0"/>
          <w:szCs w:val="22"/>
        </w:rPr>
      </w:pPr>
    </w:p>
    <w:p w14:paraId="45DEDDF7" w14:textId="77777777" w:rsidR="00535D85" w:rsidRPr="00A74629" w:rsidRDefault="00535D85" w:rsidP="00535D85">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11F61D95" w14:textId="77777777" w:rsidR="00535D85" w:rsidRDefault="00535D85" w:rsidP="00535D85">
      <w:pPr>
        <w:rPr>
          <w:color w:val="FF0000"/>
        </w:rPr>
      </w:pPr>
    </w:p>
    <w:p w14:paraId="29D9903B" w14:textId="77777777" w:rsidR="00535D85" w:rsidRPr="00A74629" w:rsidRDefault="00535D85" w:rsidP="00535D85">
      <w:pPr>
        <w:rPr>
          <w:color w:val="FF0000"/>
        </w:rPr>
      </w:pPr>
    </w:p>
    <w:p w14:paraId="55D34FE7" w14:textId="77777777" w:rsidR="001B3459" w:rsidRPr="00535D85" w:rsidRDefault="001B3459" w:rsidP="00535D85"/>
    <w:sectPr w:rsidR="001B3459" w:rsidRPr="00535D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265D8" w14:textId="77777777" w:rsidR="00A22120" w:rsidRDefault="00A22120">
      <w:r>
        <w:separator/>
      </w:r>
    </w:p>
  </w:endnote>
  <w:endnote w:type="continuationSeparator" w:id="0">
    <w:p w14:paraId="5710ECFB" w14:textId="77777777" w:rsidR="00A22120" w:rsidRDefault="00A2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33741" w14:textId="77777777" w:rsidR="00A22120" w:rsidRDefault="00A22120">
      <w:r>
        <w:separator/>
      </w:r>
    </w:p>
  </w:footnote>
  <w:footnote w:type="continuationSeparator" w:id="0">
    <w:p w14:paraId="74BD9A52" w14:textId="77777777" w:rsidR="00A22120" w:rsidRDefault="00A22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B598" w14:textId="77777777" w:rsidR="00061105" w:rsidRDefault="000611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9CF73" w14:textId="77777777" w:rsidR="00061105" w:rsidRDefault="000611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D703359"/>
    <w:multiLevelType w:val="hybridMultilevel"/>
    <w:tmpl w:val="A47CC5E2"/>
    <w:lvl w:ilvl="0" w:tplc="805A5E6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3602281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81285794">
    <w:abstractNumId w:val="2"/>
  </w:num>
  <w:num w:numId="3" w16cid:durableId="567114588">
    <w:abstractNumId w:val="30"/>
  </w:num>
  <w:num w:numId="4" w16cid:durableId="288515912">
    <w:abstractNumId w:val="21"/>
  </w:num>
  <w:num w:numId="5" w16cid:durableId="2026589457">
    <w:abstractNumId w:val="11"/>
  </w:num>
  <w:num w:numId="6" w16cid:durableId="1028719105">
    <w:abstractNumId w:val="6"/>
  </w:num>
  <w:num w:numId="7" w16cid:durableId="1216232672">
    <w:abstractNumId w:val="9"/>
  </w:num>
  <w:num w:numId="8" w16cid:durableId="665745593">
    <w:abstractNumId w:val="24"/>
  </w:num>
  <w:num w:numId="9" w16cid:durableId="164713285">
    <w:abstractNumId w:val="23"/>
  </w:num>
  <w:num w:numId="10" w16cid:durableId="1637906648">
    <w:abstractNumId w:val="7"/>
  </w:num>
  <w:num w:numId="11" w16cid:durableId="487942976">
    <w:abstractNumId w:val="34"/>
  </w:num>
  <w:num w:numId="12" w16cid:durableId="916472910">
    <w:abstractNumId w:val="25"/>
  </w:num>
  <w:num w:numId="13" w16cid:durableId="915357305">
    <w:abstractNumId w:val="5"/>
  </w:num>
  <w:num w:numId="14" w16cid:durableId="741214695">
    <w:abstractNumId w:val="3"/>
  </w:num>
  <w:num w:numId="15" w16cid:durableId="1277709747">
    <w:abstractNumId w:val="28"/>
  </w:num>
  <w:num w:numId="16" w16cid:durableId="29688853">
    <w:abstractNumId w:val="27"/>
  </w:num>
  <w:num w:numId="17" w16cid:durableId="2003773348">
    <w:abstractNumId w:val="33"/>
  </w:num>
  <w:num w:numId="18" w16cid:durableId="1483543535">
    <w:abstractNumId w:val="15"/>
  </w:num>
  <w:num w:numId="19" w16cid:durableId="1424377550">
    <w:abstractNumId w:val="0"/>
  </w:num>
  <w:num w:numId="20" w16cid:durableId="1908998962">
    <w:abstractNumId w:val="26"/>
  </w:num>
  <w:num w:numId="21" w16cid:durableId="1047410342">
    <w:abstractNumId w:val="35"/>
  </w:num>
  <w:num w:numId="22" w16cid:durableId="423772583">
    <w:abstractNumId w:val="17"/>
  </w:num>
  <w:num w:numId="23" w16cid:durableId="1825929729">
    <w:abstractNumId w:val="22"/>
  </w:num>
  <w:num w:numId="24" w16cid:durableId="1321079008">
    <w:abstractNumId w:val="19"/>
  </w:num>
  <w:num w:numId="25" w16cid:durableId="1483738870">
    <w:abstractNumId w:val="18"/>
  </w:num>
  <w:num w:numId="26" w16cid:durableId="1304655853">
    <w:abstractNumId w:val="14"/>
  </w:num>
  <w:num w:numId="27" w16cid:durableId="1613246343">
    <w:abstractNumId w:val="4"/>
  </w:num>
  <w:num w:numId="28" w16cid:durableId="210577013">
    <w:abstractNumId w:val="36"/>
  </w:num>
  <w:num w:numId="29" w16cid:durableId="397939683">
    <w:abstractNumId w:val="31"/>
  </w:num>
  <w:num w:numId="30" w16cid:durableId="1117914583">
    <w:abstractNumId w:val="10"/>
  </w:num>
  <w:num w:numId="31" w16cid:durableId="1356347381">
    <w:abstractNumId w:val="37"/>
  </w:num>
  <w:num w:numId="32" w16cid:durableId="66849782">
    <w:abstractNumId w:val="16"/>
  </w:num>
  <w:num w:numId="33" w16cid:durableId="825435122">
    <w:abstractNumId w:val="32"/>
  </w:num>
  <w:num w:numId="34" w16cid:durableId="1002777528">
    <w:abstractNumId w:val="13"/>
  </w:num>
  <w:num w:numId="35" w16cid:durableId="613906291">
    <w:abstractNumId w:val="29"/>
  </w:num>
  <w:num w:numId="36" w16cid:durableId="190495237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74073457">
    <w:abstractNumId w:val="12"/>
  </w:num>
  <w:num w:numId="38" w16cid:durableId="1389379667">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71DC4"/>
    <w:rsid w:val="00082978"/>
    <w:rsid w:val="00083AFC"/>
    <w:rsid w:val="000905A8"/>
    <w:rsid w:val="000935E0"/>
    <w:rsid w:val="000A55CF"/>
    <w:rsid w:val="000A6394"/>
    <w:rsid w:val="000B0230"/>
    <w:rsid w:val="000B7FED"/>
    <w:rsid w:val="000C038A"/>
    <w:rsid w:val="000C6598"/>
    <w:rsid w:val="000D44B3"/>
    <w:rsid w:val="000E1818"/>
    <w:rsid w:val="000E35D1"/>
    <w:rsid w:val="000E76BE"/>
    <w:rsid w:val="000F4274"/>
    <w:rsid w:val="001170E6"/>
    <w:rsid w:val="00145CC8"/>
    <w:rsid w:val="00145D43"/>
    <w:rsid w:val="00151118"/>
    <w:rsid w:val="00154269"/>
    <w:rsid w:val="00166913"/>
    <w:rsid w:val="00180FF2"/>
    <w:rsid w:val="00183A93"/>
    <w:rsid w:val="0018431D"/>
    <w:rsid w:val="00192A77"/>
    <w:rsid w:val="00192C46"/>
    <w:rsid w:val="00195C38"/>
    <w:rsid w:val="001A08B3"/>
    <w:rsid w:val="001A68D7"/>
    <w:rsid w:val="001A7B60"/>
    <w:rsid w:val="001B21BF"/>
    <w:rsid w:val="001B3459"/>
    <w:rsid w:val="001B52F0"/>
    <w:rsid w:val="001B76F8"/>
    <w:rsid w:val="001B7A65"/>
    <w:rsid w:val="001C563D"/>
    <w:rsid w:val="001D0777"/>
    <w:rsid w:val="001E03F2"/>
    <w:rsid w:val="001E0473"/>
    <w:rsid w:val="001E31B8"/>
    <w:rsid w:val="001E41F3"/>
    <w:rsid w:val="001F4565"/>
    <w:rsid w:val="002056C6"/>
    <w:rsid w:val="00211FBB"/>
    <w:rsid w:val="00217965"/>
    <w:rsid w:val="00227D59"/>
    <w:rsid w:val="0024426E"/>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5409"/>
    <w:rsid w:val="0035307B"/>
    <w:rsid w:val="003609EF"/>
    <w:rsid w:val="0036231A"/>
    <w:rsid w:val="0036304C"/>
    <w:rsid w:val="00371842"/>
    <w:rsid w:val="00374DD4"/>
    <w:rsid w:val="00380165"/>
    <w:rsid w:val="00392202"/>
    <w:rsid w:val="00396648"/>
    <w:rsid w:val="003B1B60"/>
    <w:rsid w:val="003D2EBB"/>
    <w:rsid w:val="003D671D"/>
    <w:rsid w:val="003D6859"/>
    <w:rsid w:val="003E0528"/>
    <w:rsid w:val="003E1A36"/>
    <w:rsid w:val="003E78DB"/>
    <w:rsid w:val="00410371"/>
    <w:rsid w:val="004118ED"/>
    <w:rsid w:val="004242F1"/>
    <w:rsid w:val="004374E5"/>
    <w:rsid w:val="00440CC4"/>
    <w:rsid w:val="00443401"/>
    <w:rsid w:val="004568FB"/>
    <w:rsid w:val="00462536"/>
    <w:rsid w:val="004635AE"/>
    <w:rsid w:val="00475BB9"/>
    <w:rsid w:val="00497ED5"/>
    <w:rsid w:val="004A5A78"/>
    <w:rsid w:val="004B6E63"/>
    <w:rsid w:val="004B75B7"/>
    <w:rsid w:val="004C2086"/>
    <w:rsid w:val="004D4CD4"/>
    <w:rsid w:val="004E2BEA"/>
    <w:rsid w:val="004E4C34"/>
    <w:rsid w:val="004F0704"/>
    <w:rsid w:val="004F7359"/>
    <w:rsid w:val="0051580D"/>
    <w:rsid w:val="005178F9"/>
    <w:rsid w:val="0053386D"/>
    <w:rsid w:val="00533BE8"/>
    <w:rsid w:val="005348F1"/>
    <w:rsid w:val="00535D85"/>
    <w:rsid w:val="00547111"/>
    <w:rsid w:val="005546D9"/>
    <w:rsid w:val="00563465"/>
    <w:rsid w:val="00565958"/>
    <w:rsid w:val="0057328F"/>
    <w:rsid w:val="00592D74"/>
    <w:rsid w:val="00595BE1"/>
    <w:rsid w:val="005C5125"/>
    <w:rsid w:val="005C5842"/>
    <w:rsid w:val="005D5948"/>
    <w:rsid w:val="005E2C44"/>
    <w:rsid w:val="005E7AA5"/>
    <w:rsid w:val="005F2314"/>
    <w:rsid w:val="0060155E"/>
    <w:rsid w:val="006102CB"/>
    <w:rsid w:val="00621188"/>
    <w:rsid w:val="006257ED"/>
    <w:rsid w:val="006266BC"/>
    <w:rsid w:val="0063787C"/>
    <w:rsid w:val="00664504"/>
    <w:rsid w:val="00665C47"/>
    <w:rsid w:val="0067499C"/>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09B9"/>
    <w:rsid w:val="00741A08"/>
    <w:rsid w:val="00746DF5"/>
    <w:rsid w:val="00747C4F"/>
    <w:rsid w:val="00752953"/>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7F06"/>
    <w:rsid w:val="00820B69"/>
    <w:rsid w:val="008224E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D4A24"/>
    <w:rsid w:val="008E74B8"/>
    <w:rsid w:val="008F3789"/>
    <w:rsid w:val="008F686C"/>
    <w:rsid w:val="009105EF"/>
    <w:rsid w:val="009148DE"/>
    <w:rsid w:val="00927D40"/>
    <w:rsid w:val="00941E30"/>
    <w:rsid w:val="009440EB"/>
    <w:rsid w:val="009536A8"/>
    <w:rsid w:val="009671D4"/>
    <w:rsid w:val="009777D9"/>
    <w:rsid w:val="00985F31"/>
    <w:rsid w:val="00991B88"/>
    <w:rsid w:val="009955E8"/>
    <w:rsid w:val="009A39EB"/>
    <w:rsid w:val="009A553D"/>
    <w:rsid w:val="009A5753"/>
    <w:rsid w:val="009A579D"/>
    <w:rsid w:val="009E3297"/>
    <w:rsid w:val="009E52C6"/>
    <w:rsid w:val="009F6D19"/>
    <w:rsid w:val="009F734F"/>
    <w:rsid w:val="00A05367"/>
    <w:rsid w:val="00A11995"/>
    <w:rsid w:val="00A1689F"/>
    <w:rsid w:val="00A177E8"/>
    <w:rsid w:val="00A22120"/>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51D9"/>
    <w:rsid w:val="00BA69B2"/>
    <w:rsid w:val="00BB0064"/>
    <w:rsid w:val="00BB1962"/>
    <w:rsid w:val="00BB23BB"/>
    <w:rsid w:val="00BB5DFC"/>
    <w:rsid w:val="00BD279D"/>
    <w:rsid w:val="00BD2999"/>
    <w:rsid w:val="00BD3137"/>
    <w:rsid w:val="00BD617E"/>
    <w:rsid w:val="00BD6BB8"/>
    <w:rsid w:val="00BE2163"/>
    <w:rsid w:val="00BE2DE8"/>
    <w:rsid w:val="00BE42A3"/>
    <w:rsid w:val="00C04FBF"/>
    <w:rsid w:val="00C66BA2"/>
    <w:rsid w:val="00C67811"/>
    <w:rsid w:val="00C811AA"/>
    <w:rsid w:val="00C95985"/>
    <w:rsid w:val="00CA3CC8"/>
    <w:rsid w:val="00CA7680"/>
    <w:rsid w:val="00CB46F7"/>
    <w:rsid w:val="00CC5026"/>
    <w:rsid w:val="00CC68D0"/>
    <w:rsid w:val="00CC6BE4"/>
    <w:rsid w:val="00CD3EAC"/>
    <w:rsid w:val="00D03F9A"/>
    <w:rsid w:val="00D0467F"/>
    <w:rsid w:val="00D06D51"/>
    <w:rsid w:val="00D24991"/>
    <w:rsid w:val="00D335BC"/>
    <w:rsid w:val="00D43291"/>
    <w:rsid w:val="00D47CE3"/>
    <w:rsid w:val="00D50205"/>
    <w:rsid w:val="00D50255"/>
    <w:rsid w:val="00D50C3C"/>
    <w:rsid w:val="00D549F3"/>
    <w:rsid w:val="00D66520"/>
    <w:rsid w:val="00D71353"/>
    <w:rsid w:val="00D845EB"/>
    <w:rsid w:val="00DC686C"/>
    <w:rsid w:val="00DD60D6"/>
    <w:rsid w:val="00DE34CF"/>
    <w:rsid w:val="00DF36EF"/>
    <w:rsid w:val="00E00906"/>
    <w:rsid w:val="00E050C3"/>
    <w:rsid w:val="00E13F3D"/>
    <w:rsid w:val="00E22732"/>
    <w:rsid w:val="00E26DEA"/>
    <w:rsid w:val="00E32950"/>
    <w:rsid w:val="00E34898"/>
    <w:rsid w:val="00E36984"/>
    <w:rsid w:val="00E37BE2"/>
    <w:rsid w:val="00E41E74"/>
    <w:rsid w:val="00E54367"/>
    <w:rsid w:val="00E73A6A"/>
    <w:rsid w:val="00E83BFB"/>
    <w:rsid w:val="00EA50F0"/>
    <w:rsid w:val="00EB09B7"/>
    <w:rsid w:val="00EC207B"/>
    <w:rsid w:val="00EE0754"/>
    <w:rsid w:val="00EE0A8A"/>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1.png@01DA60D8.059675C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CB524D-C509-44EA-A8B0-C60D8CD4508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5AF1F1-CE9C-4CDB-9B7B-3A133D39C98A}">
  <ds:schemaRefs>
    <ds:schemaRef ds:uri="http://schemas.microsoft.com/sharepoint/v3/contenttype/forms"/>
  </ds:schemaRefs>
</ds:datastoreItem>
</file>

<file path=customXml/itemProps3.xml><?xml version="1.0" encoding="utf-8"?>
<ds:datastoreItem xmlns:ds="http://schemas.openxmlformats.org/officeDocument/2006/customXml" ds:itemID="{461128E6-88D7-405B-9C47-CF335DC3CFFD}">
  <ds:schemaRefs>
    <ds:schemaRef ds:uri="http://schemas.openxmlformats.org/officeDocument/2006/bibliography"/>
  </ds:schemaRefs>
</ds:datastoreItem>
</file>

<file path=customXml/itemProps4.xml><?xml version="1.0" encoding="utf-8"?>
<ds:datastoreItem xmlns:ds="http://schemas.openxmlformats.org/officeDocument/2006/customXml" ds:itemID="{0D5518B8-D19F-4AB1-9192-9835246E2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457</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2024-02-17T11:59:00Z</dcterms:created>
  <dcterms:modified xsi:type="dcterms:W3CDTF">2024-02-19T10:43:00Z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y fmtid="{D5CDD505-2E9C-101B-9397-08002B2CF9AE}" pid="28" name="ContentTypeId">
    <vt:lpwstr>0x010100F3E9551B3FDDA24EBF0A209BAAD637CA</vt:lpwstr>
  </property>
</Properties>
</file>